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96A41" w14:textId="25FA9876" w:rsidR="008A7F57" w:rsidRPr="00A1221D" w:rsidRDefault="008A7F57" w:rsidP="008A7F5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val="en-US" w:eastAsia="ja-JP"/>
        </w:rPr>
      </w:pPr>
      <w:r w:rsidRPr="000D24F4">
        <w:rPr>
          <w:rFonts w:ascii="Arial" w:hAnsi="Arial" w:cs="Arial"/>
          <w:b/>
          <w:noProof/>
          <w:sz w:val="24"/>
          <w:lang w:eastAsia="ja-JP"/>
        </w:rPr>
        <w:t xml:space="preserve">3GPP TSG-RAN WG4 Meeting # 98-e </w:t>
      </w:r>
      <w:r w:rsidRPr="000D24F4">
        <w:rPr>
          <w:rFonts w:ascii="Arial" w:hAnsi="Arial" w:cs="Arial"/>
          <w:b/>
          <w:noProof/>
          <w:sz w:val="24"/>
          <w:lang w:eastAsia="ja-JP"/>
        </w:rPr>
        <w:tab/>
        <w:t xml:space="preserve">    R4-</w:t>
      </w:r>
      <w:r w:rsidR="00A1221D">
        <w:rPr>
          <w:rFonts w:ascii="Arial" w:hAnsi="Arial" w:cs="Arial"/>
          <w:b/>
          <w:noProof/>
          <w:sz w:val="24"/>
          <w:lang w:eastAsia="ja-JP"/>
        </w:rPr>
        <w:t>2101737</w:t>
      </w:r>
      <w:bookmarkStart w:id="0" w:name="_GoBack"/>
      <w:bookmarkEnd w:id="0"/>
    </w:p>
    <w:p w14:paraId="23BE1209" w14:textId="77777777" w:rsidR="008A7F57" w:rsidRDefault="008A7F57" w:rsidP="008A7F5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Electronic Meeting 25</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January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0</w:t>
      </w:r>
      <w:r>
        <w:rPr>
          <w:rFonts w:ascii="Arial" w:hAnsi="Arial" w:cs="Arial"/>
          <w:b/>
          <w:noProof/>
          <w:sz w:val="24"/>
          <w:lang w:eastAsia="ja-JP"/>
        </w:rPr>
        <w:t>5</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77777777" w:rsidR="0087551F" w:rsidRDefault="0087551F" w:rsidP="0087551F">
      <w:pPr>
        <w:tabs>
          <w:tab w:val="left" w:pos="1985"/>
        </w:tabs>
        <w:spacing w:after="120"/>
        <w:rPr>
          <w:rFonts w:ascii="Arial" w:eastAsia="MS Mincho" w:hAnsi="Arial" w:cs="Arial"/>
          <w:b/>
          <w:bCs/>
          <w:sz w:val="24"/>
        </w:rPr>
      </w:pPr>
    </w:p>
    <w:p w14:paraId="1111879B" w14:textId="2040195C" w:rsidR="0087551F" w:rsidRPr="00D2394D" w:rsidRDefault="0087551F" w:rsidP="0087551F">
      <w:pPr>
        <w:tabs>
          <w:tab w:val="left" w:pos="1985"/>
        </w:tabs>
        <w:spacing w:after="120"/>
        <w:ind w:left="1980" w:hanging="1980"/>
        <w:rPr>
          <w:rFonts w:ascii="Arial" w:eastAsia="MS Mincho" w:hAnsi="Arial" w:cs="Arial"/>
          <w:b/>
          <w:bCs/>
          <w:sz w:val="24"/>
        </w:rPr>
      </w:pPr>
      <w:r w:rsidRPr="00D2394D">
        <w:rPr>
          <w:rFonts w:ascii="Arial" w:eastAsia="MS Mincho" w:hAnsi="Arial" w:cs="Arial"/>
          <w:b/>
          <w:bCs/>
          <w:sz w:val="24"/>
        </w:rPr>
        <w:t>Agenda Item:</w:t>
      </w:r>
      <w:r w:rsidRPr="00D2394D">
        <w:rPr>
          <w:rFonts w:ascii="Arial" w:eastAsia="MS Mincho" w:hAnsi="Arial" w:cs="Arial"/>
          <w:b/>
          <w:bCs/>
          <w:sz w:val="24"/>
        </w:rPr>
        <w:tab/>
      </w:r>
      <w:bookmarkStart w:id="1" w:name="_Hlk36214179"/>
      <w:r>
        <w:rPr>
          <w:rFonts w:ascii="Arial" w:eastAsia="MS Mincho" w:hAnsi="Arial" w:cs="Arial"/>
          <w:b/>
          <w:bCs/>
          <w:sz w:val="24"/>
        </w:rPr>
        <w:tab/>
        <w:t>7</w:t>
      </w:r>
      <w:r w:rsidRPr="00644951">
        <w:rPr>
          <w:rFonts w:ascii="Arial" w:eastAsia="MS Mincho" w:hAnsi="Arial" w:cs="Arial"/>
          <w:b/>
          <w:bCs/>
          <w:sz w:val="24"/>
        </w:rPr>
        <w:t>.</w:t>
      </w:r>
      <w:r>
        <w:rPr>
          <w:rFonts w:ascii="Arial" w:eastAsia="MS Mincho" w:hAnsi="Arial" w:cs="Arial"/>
          <w:b/>
          <w:bCs/>
          <w:sz w:val="24"/>
        </w:rPr>
        <w:t>7</w:t>
      </w:r>
      <w:r w:rsidRPr="00644951">
        <w:rPr>
          <w:rFonts w:ascii="Arial" w:eastAsia="MS Mincho" w:hAnsi="Arial" w:cs="Arial"/>
          <w:b/>
          <w:bCs/>
          <w:sz w:val="24"/>
        </w:rPr>
        <w:tab/>
      </w:r>
      <w:r w:rsidRPr="00644951">
        <w:rPr>
          <w:rFonts w:ascii="Arial" w:eastAsia="MS Mincho" w:hAnsi="Arial" w:cs="Arial"/>
          <w:b/>
          <w:bCs/>
          <w:sz w:val="24"/>
        </w:rPr>
        <w:tab/>
      </w:r>
      <w:r w:rsidR="00562E4F">
        <w:rPr>
          <w:rFonts w:ascii="Arial" w:eastAsia="MS Mincho" w:hAnsi="Arial" w:cs="Arial"/>
          <w:b/>
          <w:bCs/>
          <w:sz w:val="24"/>
        </w:rPr>
        <w:tab/>
      </w:r>
      <w:r w:rsidRPr="00644951">
        <w:rPr>
          <w:rFonts w:ascii="Arial" w:eastAsia="MS Mincho" w:hAnsi="Arial" w:cs="Arial"/>
          <w:b/>
          <w:bCs/>
          <w:sz w:val="24"/>
        </w:rPr>
        <w:t>NR Positioning Support</w:t>
      </w:r>
      <w:r w:rsidRPr="00644951">
        <w:rPr>
          <w:rFonts w:ascii="Arial" w:eastAsia="MS Mincho" w:hAnsi="Arial" w:cs="Arial"/>
          <w:b/>
          <w:bCs/>
          <w:sz w:val="24"/>
        </w:rPr>
        <w:br/>
      </w:r>
      <w:r w:rsidRPr="00373FD4">
        <w:rPr>
          <w:rFonts w:ascii="Arial" w:eastAsia="MS Mincho" w:hAnsi="Arial" w:cs="Arial"/>
          <w:b/>
          <w:bCs/>
          <w:sz w:val="24"/>
        </w:rPr>
        <w:t>7.7.2.3.</w:t>
      </w:r>
      <w:r w:rsidR="00DC16A3">
        <w:rPr>
          <w:rFonts w:ascii="Arial" w:eastAsia="MS Mincho" w:hAnsi="Arial" w:cs="Arial"/>
          <w:b/>
          <w:bCs/>
          <w:sz w:val="24"/>
        </w:rPr>
        <w:t>2</w:t>
      </w:r>
      <w:r w:rsidRPr="00644951">
        <w:rPr>
          <w:rFonts w:ascii="Arial" w:eastAsia="MS Mincho" w:hAnsi="Arial" w:cs="Arial"/>
          <w:b/>
          <w:bCs/>
          <w:sz w:val="24"/>
        </w:rPr>
        <w:tab/>
      </w:r>
      <w:bookmarkEnd w:id="1"/>
      <w:r>
        <w:rPr>
          <w:rFonts w:ascii="Arial" w:eastAsia="MS Mincho" w:hAnsi="Arial" w:cs="Arial"/>
          <w:b/>
          <w:bCs/>
          <w:sz w:val="24"/>
        </w:rPr>
        <w:t xml:space="preserve">SRS-RSRP </w:t>
      </w:r>
      <w:r w:rsidR="00CB76DF">
        <w:rPr>
          <w:rFonts w:ascii="Arial" w:eastAsia="MS Mincho" w:hAnsi="Arial" w:cs="Arial"/>
          <w:b/>
          <w:bCs/>
          <w:sz w:val="24"/>
        </w:rPr>
        <w:t>requirements</w:t>
      </w:r>
    </w:p>
    <w:p w14:paraId="688BF82F" w14:textId="77777777" w:rsidR="0087551F" w:rsidRPr="00D2394D" w:rsidRDefault="0087551F" w:rsidP="0087551F">
      <w:pPr>
        <w:tabs>
          <w:tab w:val="left" w:pos="1985"/>
        </w:tabs>
        <w:spacing w:after="120"/>
        <w:rPr>
          <w:rFonts w:ascii="Arial" w:eastAsia="MS Mincho" w:hAnsi="Arial" w:cs="Arial"/>
          <w:b/>
          <w:bCs/>
          <w:sz w:val="24"/>
        </w:rPr>
      </w:pPr>
      <w:r w:rsidRPr="00D2394D">
        <w:rPr>
          <w:rFonts w:ascii="Arial" w:eastAsia="MS Mincho" w:hAnsi="Arial" w:cs="Arial"/>
          <w:b/>
          <w:bCs/>
          <w:sz w:val="24"/>
        </w:rPr>
        <w:t xml:space="preserve">Source: </w:t>
      </w:r>
      <w:r w:rsidRPr="00D2394D">
        <w:rPr>
          <w:rFonts w:ascii="Arial" w:eastAsia="MS Mincho" w:hAnsi="Arial" w:cs="Arial"/>
          <w:b/>
          <w:bCs/>
          <w:sz w:val="24"/>
        </w:rPr>
        <w:tab/>
        <w:t>Ericsson</w:t>
      </w:r>
    </w:p>
    <w:p w14:paraId="5CBD09B9" w14:textId="345B028E" w:rsidR="0087551F" w:rsidRPr="00D2394D" w:rsidRDefault="0087551F" w:rsidP="0087551F">
      <w:pPr>
        <w:tabs>
          <w:tab w:val="left" w:pos="1985"/>
        </w:tabs>
        <w:spacing w:after="120"/>
        <w:rPr>
          <w:rFonts w:ascii="Arial" w:eastAsia="MS Mincho" w:hAnsi="Arial" w:cs="Arial"/>
          <w:b/>
          <w:bCs/>
          <w:sz w:val="24"/>
        </w:rPr>
      </w:pPr>
      <w:r w:rsidRPr="00D2394D">
        <w:rPr>
          <w:rFonts w:ascii="Arial" w:eastAsia="MS Mincho" w:hAnsi="Arial" w:cs="Arial"/>
          <w:b/>
          <w:bCs/>
          <w:sz w:val="24"/>
        </w:rPr>
        <w:t>Title:</w:t>
      </w:r>
      <w:r w:rsidRPr="00D2394D">
        <w:rPr>
          <w:rFonts w:ascii="Arial" w:eastAsia="MS Mincho" w:hAnsi="Arial" w:cs="Arial"/>
          <w:b/>
          <w:bCs/>
          <w:sz w:val="24"/>
        </w:rPr>
        <w:tab/>
      </w:r>
      <w:proofErr w:type="spellStart"/>
      <w:r>
        <w:rPr>
          <w:rFonts w:ascii="Arial" w:eastAsia="MS Mincho" w:hAnsi="Arial" w:cs="Arial"/>
          <w:b/>
          <w:bCs/>
          <w:sz w:val="24"/>
        </w:rPr>
        <w:t>gNB</w:t>
      </w:r>
      <w:proofErr w:type="spellEnd"/>
      <w:r>
        <w:rPr>
          <w:rFonts w:ascii="Arial" w:eastAsia="MS Mincho" w:hAnsi="Arial" w:cs="Arial"/>
          <w:b/>
          <w:bCs/>
          <w:sz w:val="24"/>
        </w:rPr>
        <w:t xml:space="preserve"> SRS-RSRP measurement analysis</w:t>
      </w:r>
    </w:p>
    <w:p w14:paraId="5B2AF890" w14:textId="77777777" w:rsidR="0087551F" w:rsidRPr="00D2394D" w:rsidRDefault="0087551F" w:rsidP="0087551F">
      <w:pPr>
        <w:tabs>
          <w:tab w:val="left" w:pos="1985"/>
        </w:tabs>
        <w:spacing w:after="120"/>
        <w:rPr>
          <w:rFonts w:ascii="Arial" w:eastAsia="MS Mincho" w:hAnsi="Arial" w:cs="Arial"/>
          <w:b/>
          <w:bCs/>
          <w:sz w:val="24"/>
        </w:rPr>
      </w:pPr>
      <w:r w:rsidRPr="00D2394D">
        <w:rPr>
          <w:rFonts w:ascii="Arial" w:eastAsia="MS Mincho" w:hAnsi="Arial" w:cs="Arial"/>
          <w:b/>
          <w:bCs/>
          <w:sz w:val="24"/>
        </w:rPr>
        <w:t>Document for:</w:t>
      </w:r>
      <w:r w:rsidRPr="00D2394D">
        <w:rPr>
          <w:rFonts w:ascii="Arial" w:eastAsia="MS Mincho" w:hAnsi="Arial" w:cs="Arial"/>
          <w:b/>
          <w:bCs/>
          <w:sz w:val="24"/>
        </w:rPr>
        <w:tab/>
        <w:t>Discussion</w:t>
      </w:r>
    </w:p>
    <w:p w14:paraId="1A8E9DE8" w14:textId="77777777" w:rsidR="0087551F" w:rsidRPr="000D41B5"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2" w:name="OLE_LINK13"/>
      <w:bookmarkStart w:id="3" w:name="OLE_LINK14"/>
    </w:p>
    <w:p w14:paraId="107513C4" w14:textId="33460884" w:rsidR="0001285F" w:rsidRDefault="0001285F" w:rsidP="0001285F">
      <w:pPr>
        <w:rPr>
          <w:lang w:eastAsia="x-none"/>
        </w:rPr>
      </w:pPr>
      <w:r>
        <w:rPr>
          <w:lang w:eastAsia="x-none"/>
        </w:rPr>
        <w:t xml:space="preserve">In last meetings WF it was agreed upon that measurement accuracy requirements for </w:t>
      </w:r>
      <w:proofErr w:type="spellStart"/>
      <w:r>
        <w:rPr>
          <w:lang w:eastAsia="x-none"/>
        </w:rPr>
        <w:t>gNB</w:t>
      </w:r>
      <w:proofErr w:type="spellEnd"/>
      <w:r>
        <w:rPr>
          <w:lang w:eastAsia="x-none"/>
        </w:rPr>
        <w:t xml:space="preserve"> SRS-RSRP shall be defined [1].</w:t>
      </w:r>
    </w:p>
    <w:p w14:paraId="7683F09C" w14:textId="77777777" w:rsidR="0001285F" w:rsidRPr="00060F9F" w:rsidRDefault="0001285F" w:rsidP="0001285F">
      <w:pPr>
        <w:rPr>
          <w:lang w:eastAsia="x-none"/>
        </w:rPr>
      </w:pPr>
      <w:r>
        <w:rPr>
          <w:lang w:eastAsia="x-none"/>
        </w:rPr>
        <w:t>In this contribution, aspects are discussed that lead to the definition of such requirements and a structure for accuracy requirements definition is proposed.</w:t>
      </w:r>
    </w:p>
    <w:p w14:paraId="5010CBD6" w14:textId="2494D626" w:rsidR="0087551F" w:rsidRPr="00A42E4C" w:rsidRDefault="0087551F" w:rsidP="0087551F">
      <w:pPr>
        <w:pStyle w:val="Heading1"/>
        <w:tabs>
          <w:tab w:val="num" w:pos="432"/>
        </w:tabs>
        <w:ind w:left="431" w:right="72" w:hanging="431"/>
        <w:jc w:val="both"/>
        <w:rPr>
          <w:szCs w:val="36"/>
          <w:lang w:val="en-US"/>
        </w:rPr>
      </w:pPr>
      <w:r>
        <w:rPr>
          <w:szCs w:val="36"/>
          <w:lang w:val="en-US"/>
        </w:rPr>
        <w:t xml:space="preserve">Discussion </w:t>
      </w:r>
      <w:proofErr w:type="spellStart"/>
      <w:r>
        <w:rPr>
          <w:szCs w:val="36"/>
          <w:lang w:val="en-US"/>
        </w:rPr>
        <w:t>gNB</w:t>
      </w:r>
      <w:proofErr w:type="spellEnd"/>
      <w:r>
        <w:rPr>
          <w:szCs w:val="36"/>
          <w:lang w:val="en-US"/>
        </w:rPr>
        <w:t xml:space="preserve"> SRS-RSRP measurement analysis</w:t>
      </w:r>
    </w:p>
    <w:p w14:paraId="38255A67" w14:textId="77777777" w:rsidR="00CA7370" w:rsidRDefault="00F763A7" w:rsidP="00330DC3">
      <w:pPr>
        <w:spacing w:after="160" w:line="259" w:lineRule="auto"/>
      </w:pPr>
      <w:r>
        <w:t xml:space="preserve">As it was agreed in previous </w:t>
      </w:r>
      <w:r w:rsidR="000A0386">
        <w:t>meeting</w:t>
      </w:r>
      <w:r w:rsidR="00D40925">
        <w:t xml:space="preserve"> [1], measurement accuracy requirements should be defined for </w:t>
      </w:r>
      <w:proofErr w:type="spellStart"/>
      <w:r w:rsidR="00CA7370">
        <w:t>gNB</w:t>
      </w:r>
      <w:proofErr w:type="spellEnd"/>
      <w:r w:rsidR="00CA7370">
        <w:t xml:space="preserve"> </w:t>
      </w:r>
      <w:r w:rsidR="00D40925">
        <w:t>SRS-RSRP</w:t>
      </w:r>
      <w:r w:rsidR="00C72DA7">
        <w:t>. Those requirements are subject to optionality</w:t>
      </w:r>
      <w:r w:rsidR="00AF6B22">
        <w:t xml:space="preserve"> as all </w:t>
      </w:r>
      <w:proofErr w:type="spellStart"/>
      <w:r w:rsidR="00AF6B22">
        <w:t>gNB</w:t>
      </w:r>
      <w:proofErr w:type="spellEnd"/>
      <w:r w:rsidR="00AF6B22">
        <w:t xml:space="preserve"> positioning requirements, as agreed in previous meetings.</w:t>
      </w:r>
    </w:p>
    <w:p w14:paraId="5039B279" w14:textId="71FCC9AA" w:rsidR="00DE628D" w:rsidRDefault="00CA7370" w:rsidP="003F197E">
      <w:pPr>
        <w:spacing w:after="160" w:line="259" w:lineRule="auto"/>
      </w:pPr>
      <w:r>
        <w:t xml:space="preserve">The definition of </w:t>
      </w:r>
      <w:r w:rsidR="00665FF0">
        <w:t>those</w:t>
      </w:r>
      <w:r w:rsidR="005E4304">
        <w:t xml:space="preserve"> accuracy</w:t>
      </w:r>
      <w:r w:rsidR="00665FF0">
        <w:t xml:space="preserve"> requirements</w:t>
      </w:r>
      <w:r w:rsidR="00C72DA7">
        <w:t xml:space="preserve"> </w:t>
      </w:r>
      <w:r w:rsidR="00B7798C">
        <w:t xml:space="preserve">shall be based on </w:t>
      </w:r>
      <w:r w:rsidR="001049D7">
        <w:t xml:space="preserve">and dependent on </w:t>
      </w:r>
      <w:r w:rsidR="00B7798C">
        <w:t>side conditions</w:t>
      </w:r>
      <w:r w:rsidR="00F333CC">
        <w:t xml:space="preserve">, namely </w:t>
      </w:r>
      <w:r w:rsidR="006F0DE7">
        <w:t xml:space="preserve">SRS configuration, underlying </w:t>
      </w:r>
      <w:proofErr w:type="spellStart"/>
      <w:r w:rsidR="006F0DE7">
        <w:t>Ês</w:t>
      </w:r>
      <w:proofErr w:type="spellEnd"/>
      <w:r w:rsidR="006F0DE7">
        <w:t>/</w:t>
      </w:r>
      <w:proofErr w:type="spellStart"/>
      <w:r w:rsidR="006F0DE7">
        <w:t>Iot</w:t>
      </w:r>
      <w:proofErr w:type="spellEnd"/>
      <w:r w:rsidR="006F0DE7">
        <w:t xml:space="preserve"> and </w:t>
      </w:r>
      <w:r w:rsidR="005E4304">
        <w:t>RX power</w:t>
      </w:r>
      <w:r w:rsidR="006F3F3F">
        <w:t xml:space="preserve"> lower and upper boundaries.</w:t>
      </w:r>
      <w:r w:rsidR="00BA2AD7">
        <w:t xml:space="preserve"> </w:t>
      </w:r>
      <w:r w:rsidR="002E4796">
        <w:t>B</w:t>
      </w:r>
      <w:r w:rsidR="00BA2AD7">
        <w:t xml:space="preserve">aseline figures for the absolute SRS-RSRP measurement accuracy can be </w:t>
      </w:r>
      <w:r w:rsidR="00A1354A">
        <w:t>obtained with link level simulations and are FFS.</w:t>
      </w:r>
    </w:p>
    <w:p w14:paraId="0B8057B3" w14:textId="790E9B47" w:rsidR="008954CC" w:rsidRDefault="00854337" w:rsidP="00330DC3">
      <w:pPr>
        <w:spacing w:after="160" w:line="259" w:lineRule="auto"/>
      </w:pPr>
      <w:r>
        <w:t xml:space="preserve">The compiled SRS-RSRP error is </w:t>
      </w:r>
      <w:r w:rsidR="009E12CD">
        <w:t xml:space="preserve">subject to </w:t>
      </w:r>
      <w:r w:rsidR="00BE107C">
        <w:t>a</w:t>
      </w:r>
      <w:r w:rsidR="005225F6">
        <w:t xml:space="preserve"> X%-</w:t>
      </w:r>
      <w:proofErr w:type="spellStart"/>
      <w:r w:rsidR="005225F6">
        <w:t>ile</w:t>
      </w:r>
      <w:proofErr w:type="spellEnd"/>
      <w:r w:rsidR="005225F6">
        <w:t xml:space="preserve"> CDF evaluation and </w:t>
      </w:r>
      <w:r w:rsidR="009E12CD">
        <w:t xml:space="preserve">an implementation </w:t>
      </w:r>
      <w:r w:rsidR="00AD3FFA">
        <w:t xml:space="preserve">and RF </w:t>
      </w:r>
      <w:r w:rsidR="009E12CD">
        <w:t>margin w</w:t>
      </w:r>
      <w:r w:rsidR="005225F6">
        <w:t>h</w:t>
      </w:r>
      <w:r w:rsidR="0061249B">
        <w:t>ich are</w:t>
      </w:r>
      <w:r w:rsidR="009E12CD">
        <w:t xml:space="preserve"> FFS.</w:t>
      </w:r>
    </w:p>
    <w:p w14:paraId="00A68ED1" w14:textId="17223B21" w:rsidR="00083E14" w:rsidRDefault="00083E14" w:rsidP="0000141C">
      <w:pPr>
        <w:ind w:left="284"/>
        <w:rPr>
          <w:b/>
          <w:bCs/>
          <w:sz w:val="22"/>
          <w:szCs w:val="22"/>
        </w:rPr>
      </w:pPr>
      <w:r w:rsidRPr="004360BC">
        <w:rPr>
          <w:b/>
          <w:bCs/>
          <w:sz w:val="22"/>
          <w:szCs w:val="22"/>
        </w:rPr>
        <w:t xml:space="preserve">Proposal 1: </w:t>
      </w:r>
      <w:r>
        <w:rPr>
          <w:b/>
          <w:bCs/>
          <w:sz w:val="22"/>
          <w:szCs w:val="22"/>
        </w:rPr>
        <w:t xml:space="preserve">Obtain </w:t>
      </w:r>
      <w:r w:rsidR="0000141C">
        <w:rPr>
          <w:b/>
          <w:bCs/>
          <w:sz w:val="22"/>
          <w:szCs w:val="22"/>
        </w:rPr>
        <w:t xml:space="preserve">baseline </w:t>
      </w:r>
      <w:proofErr w:type="spellStart"/>
      <w:r w:rsidR="000875E2">
        <w:rPr>
          <w:b/>
          <w:bCs/>
          <w:sz w:val="22"/>
          <w:szCs w:val="22"/>
        </w:rPr>
        <w:t>gNB</w:t>
      </w:r>
      <w:proofErr w:type="spellEnd"/>
      <w:r w:rsidR="000875E2">
        <w:rPr>
          <w:b/>
          <w:bCs/>
          <w:sz w:val="22"/>
          <w:szCs w:val="22"/>
        </w:rPr>
        <w:t xml:space="preserve"> </w:t>
      </w:r>
      <w:r w:rsidR="0000141C">
        <w:rPr>
          <w:b/>
          <w:bCs/>
          <w:sz w:val="22"/>
          <w:szCs w:val="22"/>
        </w:rPr>
        <w:t>SRS-RSRP measurement accuracy with link level simulation RSRP evaluation</w:t>
      </w:r>
      <w:r w:rsidR="004360BC">
        <w:rPr>
          <w:b/>
          <w:bCs/>
          <w:sz w:val="22"/>
          <w:szCs w:val="22"/>
        </w:rPr>
        <w:t xml:space="preserve">. </w:t>
      </w:r>
      <w:r w:rsidR="004360BC" w:rsidRPr="004360BC">
        <w:rPr>
          <w:b/>
          <w:bCs/>
          <w:sz w:val="22"/>
          <w:szCs w:val="22"/>
        </w:rPr>
        <w:t>Implementation and RF margins shall be added to the baseline accuracy.</w:t>
      </w:r>
    </w:p>
    <w:p w14:paraId="5C39F540" w14:textId="492FC25C" w:rsidR="0087551F" w:rsidRDefault="00C165B6" w:rsidP="0087551F">
      <w:pPr>
        <w:spacing w:after="160" w:line="259" w:lineRule="auto"/>
      </w:pPr>
      <w:r>
        <w:t xml:space="preserve">However, as with </w:t>
      </w:r>
      <w:proofErr w:type="spellStart"/>
      <w:r>
        <w:t>gNB</w:t>
      </w:r>
      <w:proofErr w:type="spellEnd"/>
      <w:r>
        <w:t xml:space="preserve"> Rx-Tx measurement accuracy, a general layout of </w:t>
      </w:r>
      <w:proofErr w:type="spellStart"/>
      <w:r>
        <w:t>gNB</w:t>
      </w:r>
      <w:proofErr w:type="spellEnd"/>
      <w:r>
        <w:t xml:space="preserve"> SRS-RSRP measurement accuracy definition</w:t>
      </w:r>
      <w:r w:rsidR="00DE7F72">
        <w:t xml:space="preserve"> can be implemented as of now. With the dependencies as stated above</w:t>
      </w:r>
      <w:r w:rsidR="005B06CB">
        <w:t xml:space="preserve">, it is proposed to include following tables </w:t>
      </w:r>
      <w:r w:rsidR="00CF46AA">
        <w:t xml:space="preserve">regarding </w:t>
      </w:r>
      <w:proofErr w:type="spellStart"/>
      <w:r w:rsidR="00CF46AA">
        <w:t>gNB</w:t>
      </w:r>
      <w:proofErr w:type="spellEnd"/>
      <w:r w:rsidR="00CF46AA">
        <w:t xml:space="preserve"> SRS-RSRP measurement accuracy in TS 38.133.</w:t>
      </w:r>
    </w:p>
    <w:p w14:paraId="44854EE4" w14:textId="06A03A7C" w:rsidR="00CF46AA" w:rsidRDefault="00CF46AA" w:rsidP="00CF46AA">
      <w:pPr>
        <w:ind w:left="284"/>
        <w:rPr>
          <w:b/>
          <w:bCs/>
          <w:sz w:val="22"/>
          <w:szCs w:val="22"/>
        </w:rPr>
      </w:pPr>
      <w:r w:rsidRPr="005C1EFD">
        <w:rPr>
          <w:b/>
          <w:bCs/>
          <w:sz w:val="22"/>
          <w:szCs w:val="22"/>
        </w:rPr>
        <w:t>Proposal 2:</w:t>
      </w:r>
      <w:r w:rsidR="008C39E5" w:rsidRPr="005C1EFD">
        <w:rPr>
          <w:b/>
          <w:bCs/>
          <w:sz w:val="22"/>
          <w:szCs w:val="22"/>
        </w:rPr>
        <w:t xml:space="preserve"> </w:t>
      </w:r>
      <w:proofErr w:type="spellStart"/>
      <w:r w:rsidR="008C39E5" w:rsidRPr="005C1EFD">
        <w:rPr>
          <w:b/>
          <w:bCs/>
          <w:sz w:val="22"/>
          <w:szCs w:val="22"/>
        </w:rPr>
        <w:t>gNB</w:t>
      </w:r>
      <w:proofErr w:type="spellEnd"/>
      <w:r w:rsidR="008C39E5" w:rsidRPr="005C1EFD">
        <w:rPr>
          <w:b/>
          <w:bCs/>
          <w:sz w:val="22"/>
          <w:szCs w:val="22"/>
        </w:rPr>
        <w:t xml:space="preserve"> SRS-RSRP measurement absolute accuracy in FR1</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467418" w:rsidRPr="00691C10" w14:paraId="21675167" w14:textId="77777777" w:rsidTr="00E53501">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0976C7" w14:textId="77777777" w:rsidR="00467418" w:rsidRPr="00691C10" w:rsidRDefault="00467418" w:rsidP="00E53501">
            <w:pPr>
              <w:pStyle w:val="TAH"/>
              <w:rPr>
                <w:rFonts w:cs="Arial"/>
              </w:rPr>
            </w:pPr>
            <w:r w:rsidRPr="00691C10">
              <w:rPr>
                <w:rFonts w:cs="Arial"/>
                <w:sz w:val="16"/>
                <w:szCs w:val="16"/>
              </w:rPr>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6E1E747A" w14:textId="77777777" w:rsidR="00467418" w:rsidRPr="00691C10" w:rsidRDefault="00467418" w:rsidP="00E53501">
            <w:pPr>
              <w:pStyle w:val="TAH"/>
              <w:rPr>
                <w:rFonts w:cs="Arial"/>
              </w:rPr>
            </w:pPr>
            <w:r w:rsidRPr="00691C10">
              <w:rPr>
                <w:rFonts w:cs="Arial"/>
                <w:sz w:val="16"/>
                <w:szCs w:val="16"/>
              </w:rPr>
              <w:t>Conditions</w:t>
            </w:r>
          </w:p>
        </w:tc>
      </w:tr>
      <w:tr w:rsidR="00467418" w:rsidRPr="00691C10" w14:paraId="2CE8104C"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AA913F" w14:textId="77777777" w:rsidR="00467418" w:rsidRPr="00691C10" w:rsidRDefault="00467418" w:rsidP="00E53501">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92D38A" w14:textId="77777777" w:rsidR="00467418" w:rsidRPr="00691C10" w:rsidRDefault="00467418" w:rsidP="00E53501">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48CA0AB5" w14:textId="77777777" w:rsidR="00467418" w:rsidRPr="00691C10" w:rsidRDefault="00467418" w:rsidP="00E53501">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A0996BA" w14:textId="77777777" w:rsidR="00467418" w:rsidRPr="00691C10" w:rsidRDefault="00467418" w:rsidP="00E53501">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467418" w:rsidRPr="00691C10" w14:paraId="17E5F00D"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C60C53" w14:textId="77777777" w:rsidR="00467418" w:rsidRPr="00691C10" w:rsidRDefault="00467418" w:rsidP="00E53501">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D3A864" w14:textId="77777777" w:rsidR="00467418" w:rsidRPr="00691C10" w:rsidRDefault="00467418" w:rsidP="00E53501">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7FEFCECE" w14:textId="77777777" w:rsidR="00467418" w:rsidRPr="00691C10" w:rsidRDefault="00467418" w:rsidP="00E53501">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2DDDA3CE" w14:textId="77777777" w:rsidR="00467418" w:rsidRPr="00691C10" w:rsidRDefault="00467418" w:rsidP="00E53501">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E1F020" w14:textId="77777777" w:rsidR="00467418" w:rsidRPr="00691C10" w:rsidRDefault="00467418" w:rsidP="00E53501">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38C5D0BF" w14:textId="77777777" w:rsidR="00467418" w:rsidRPr="00691C10" w:rsidRDefault="00467418" w:rsidP="00E53501">
            <w:pPr>
              <w:pStyle w:val="TAH"/>
              <w:rPr>
                <w:rFonts w:cs="Arial"/>
                <w:sz w:val="16"/>
                <w:szCs w:val="16"/>
              </w:rPr>
            </w:pPr>
            <w:r w:rsidRPr="00691C10">
              <w:rPr>
                <w:rFonts w:cs="Arial"/>
                <w:sz w:val="16"/>
                <w:szCs w:val="16"/>
              </w:rPr>
              <w:t>Maximum</w:t>
            </w:r>
            <w:r w:rsidRPr="00691C10">
              <w:rPr>
                <w:rFonts w:cs="Arial"/>
                <w:sz w:val="16"/>
                <w:szCs w:val="16"/>
              </w:rPr>
              <w:br/>
              <w:t>Io</w:t>
            </w:r>
          </w:p>
        </w:tc>
      </w:tr>
      <w:tr w:rsidR="00467418" w:rsidRPr="00691C10" w14:paraId="35B5B65F" w14:textId="77777777" w:rsidTr="00E53501">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6B36F331" w14:textId="77777777" w:rsidR="00467418" w:rsidRPr="00691C10" w:rsidRDefault="00467418" w:rsidP="00E53501">
            <w:pPr>
              <w:pStyle w:val="TAH"/>
              <w:rPr>
                <w:rFonts w:cs="Arial"/>
              </w:rPr>
            </w:pPr>
            <w:r>
              <w:rPr>
                <w:rFonts w:cs="Arial"/>
                <w:sz w:val="16"/>
                <w:szCs w:val="16"/>
              </w:rPr>
              <w:t>dB</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361CA227" w14:textId="77777777" w:rsidR="00467418" w:rsidRPr="00691C10" w:rsidRDefault="00467418" w:rsidP="00E53501">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038575AF" w14:textId="77777777" w:rsidR="00467418" w:rsidRPr="00691C10" w:rsidRDefault="00467418" w:rsidP="00E53501">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320060F0" w14:textId="77777777" w:rsidR="00467418" w:rsidRPr="00691C10" w:rsidRDefault="00467418" w:rsidP="00E53501">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393B107" w14:textId="77777777" w:rsidR="00467418" w:rsidRPr="00691C10" w:rsidRDefault="00467418" w:rsidP="00E53501">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63FB2B37" w14:textId="77777777" w:rsidR="00467418" w:rsidRPr="00691C10" w:rsidRDefault="00467418" w:rsidP="00E53501">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467418" w:rsidRPr="00691C10" w14:paraId="726B6BA7" w14:textId="77777777" w:rsidTr="00E53501">
        <w:trPr>
          <w:trHeight w:val="215"/>
          <w:jc w:val="center"/>
        </w:trPr>
        <w:tc>
          <w:tcPr>
            <w:tcW w:w="959" w:type="dxa"/>
            <w:vMerge/>
            <w:tcBorders>
              <w:left w:val="single" w:sz="4" w:space="0" w:color="auto"/>
              <w:right w:val="single" w:sz="6" w:space="0" w:color="auto"/>
            </w:tcBorders>
            <w:shd w:val="clear" w:color="auto" w:fill="auto"/>
            <w:vAlign w:val="center"/>
          </w:tcPr>
          <w:p w14:paraId="172228BD" w14:textId="77777777" w:rsidR="00467418" w:rsidRPr="00691C10" w:rsidRDefault="00467418" w:rsidP="00E53501">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1481A66A" w14:textId="77777777" w:rsidR="00467418" w:rsidRPr="00691C10" w:rsidRDefault="00467418" w:rsidP="00E53501">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4CD9FC7C" w14:textId="77777777" w:rsidR="00467418" w:rsidRPr="00691C10" w:rsidRDefault="00467418" w:rsidP="00E53501">
            <w:pPr>
              <w:pStyle w:val="TAH"/>
              <w:rPr>
                <w:rFonts w:cs="Arial"/>
              </w:rPr>
            </w:pPr>
          </w:p>
        </w:tc>
        <w:tc>
          <w:tcPr>
            <w:tcW w:w="2127" w:type="dxa"/>
            <w:vMerge/>
            <w:tcBorders>
              <w:left w:val="single" w:sz="6" w:space="0" w:color="auto"/>
              <w:right w:val="single" w:sz="4" w:space="0" w:color="auto"/>
            </w:tcBorders>
            <w:shd w:val="clear" w:color="auto" w:fill="auto"/>
            <w:vAlign w:val="center"/>
          </w:tcPr>
          <w:p w14:paraId="61B801ED" w14:textId="77777777" w:rsidR="00467418" w:rsidRPr="00691C10" w:rsidRDefault="00467418" w:rsidP="00E53501">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2EDBFA" w14:textId="7B8FAA95" w:rsidR="00467418" w:rsidRPr="00691C10" w:rsidRDefault="00467418" w:rsidP="00E53501">
            <w:pPr>
              <w:pStyle w:val="TAH"/>
              <w:rPr>
                <w:rFonts w:cs="Arial"/>
              </w:rPr>
            </w:pPr>
            <w:r w:rsidRPr="009C5807">
              <w:t>SCS</w:t>
            </w:r>
            <w:r>
              <w:rPr>
                <w:vertAlign w:val="subscript"/>
              </w:rPr>
              <w:t>SRS</w:t>
            </w:r>
            <w:r w:rsidRPr="009C5807">
              <w:rPr>
                <w:rFonts w:cs="Arial"/>
              </w:rPr>
              <w:t xml:space="preserve"> = </w:t>
            </w:r>
            <w:r>
              <w:rPr>
                <w:rFonts w:cs="Arial"/>
              </w:rPr>
              <w:t>15</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7FBA01D3" w14:textId="2EF68CA9" w:rsidR="00467418" w:rsidRPr="00691C10" w:rsidRDefault="00467418" w:rsidP="00E53501">
            <w:pPr>
              <w:pStyle w:val="TAH"/>
              <w:rPr>
                <w:rFonts w:cs="Arial"/>
              </w:rPr>
            </w:pPr>
            <w:r w:rsidRPr="009C5807">
              <w:t>SCS</w:t>
            </w:r>
            <w:r>
              <w:rPr>
                <w:vertAlign w:val="subscript"/>
              </w:rPr>
              <w:t>SRS</w:t>
            </w:r>
            <w:r w:rsidRPr="009C5807">
              <w:rPr>
                <w:rFonts w:cs="Arial"/>
              </w:rPr>
              <w:t xml:space="preserve"> = </w:t>
            </w:r>
            <w:r>
              <w:rPr>
                <w:rFonts w:cs="Arial"/>
              </w:rPr>
              <w:t>30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1DE4ED2C" w14:textId="77777777" w:rsidR="00467418" w:rsidRPr="00691C10" w:rsidRDefault="00467418" w:rsidP="00E53501">
            <w:pPr>
              <w:pStyle w:val="TAH"/>
              <w:rPr>
                <w:rFonts w:cs="Arial"/>
                <w:sz w:val="16"/>
                <w:szCs w:val="16"/>
              </w:rPr>
            </w:pPr>
          </w:p>
        </w:tc>
      </w:tr>
      <w:tr w:rsidR="00467418" w:rsidRPr="00691C10" w14:paraId="505E2F89" w14:textId="77777777" w:rsidTr="00E53501">
        <w:trPr>
          <w:jc w:val="center"/>
        </w:trPr>
        <w:tc>
          <w:tcPr>
            <w:tcW w:w="959" w:type="dxa"/>
            <w:tcBorders>
              <w:top w:val="single" w:sz="6" w:space="0" w:color="auto"/>
              <w:left w:val="single" w:sz="4" w:space="0" w:color="auto"/>
              <w:right w:val="single" w:sz="6" w:space="0" w:color="auto"/>
            </w:tcBorders>
            <w:shd w:val="clear" w:color="auto" w:fill="auto"/>
            <w:vAlign w:val="center"/>
          </w:tcPr>
          <w:p w14:paraId="1E0DC820" w14:textId="77777777" w:rsidR="00467418" w:rsidRPr="00691C10" w:rsidRDefault="00467418" w:rsidP="00E53501">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11C3412E" w14:textId="77777777" w:rsidR="00467418" w:rsidRPr="00691C10" w:rsidRDefault="00467418" w:rsidP="00E53501">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0AA8351E" w14:textId="77777777" w:rsidR="00467418" w:rsidRPr="00691C10" w:rsidRDefault="00467418" w:rsidP="00E53501">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720A643C" w14:textId="77777777" w:rsidR="00467418" w:rsidRPr="00691C10" w:rsidRDefault="00467418" w:rsidP="00E53501">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13B455AC" w14:textId="77777777" w:rsidR="00467418" w:rsidRPr="00691C10" w:rsidRDefault="00467418" w:rsidP="00E53501">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08477557" w14:textId="77777777" w:rsidR="00467418" w:rsidRPr="00691C10" w:rsidRDefault="00467418" w:rsidP="00E53501">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386D3384" w14:textId="77777777" w:rsidR="00467418" w:rsidRPr="00691C10" w:rsidRDefault="00467418" w:rsidP="00E53501">
            <w:pPr>
              <w:pStyle w:val="TAC"/>
              <w:rPr>
                <w:rFonts w:cs="Arial"/>
              </w:rPr>
            </w:pPr>
            <w:r>
              <w:rPr>
                <w:rFonts w:cs="Arial"/>
              </w:rPr>
              <w:t>TBD</w:t>
            </w:r>
          </w:p>
        </w:tc>
      </w:tr>
      <w:tr w:rsidR="00467418" w:rsidRPr="00691C10" w14:paraId="40EC81F9" w14:textId="77777777" w:rsidTr="00E53501">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85279C7" w14:textId="77777777" w:rsidR="00467418" w:rsidRPr="00691C10" w:rsidRDefault="00467418" w:rsidP="00E53501">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1F16AD6C" w14:textId="77777777" w:rsidR="00467418" w:rsidRDefault="00467418" w:rsidP="00E53501">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p>
          <w:p w14:paraId="4407D1D0" w14:textId="77777777" w:rsidR="00467418" w:rsidRPr="00691C10" w:rsidRDefault="00467418" w:rsidP="00E53501">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7B0900A2" w14:textId="77777777" w:rsidR="00467418" w:rsidRPr="00691C10" w:rsidRDefault="00467418" w:rsidP="00E53501">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236A5285" w14:textId="77777777" w:rsidR="00467418" w:rsidRPr="00691C10" w:rsidRDefault="00467418" w:rsidP="00E53501">
            <w:pPr>
              <w:pStyle w:val="TAN"/>
              <w:rPr>
                <w:rFonts w:cs="Arial"/>
              </w:rPr>
            </w:pPr>
          </w:p>
        </w:tc>
      </w:tr>
    </w:tbl>
    <w:p w14:paraId="6A334CC0" w14:textId="77777777" w:rsidR="00267746" w:rsidRDefault="00267746" w:rsidP="00A1762A">
      <w:pPr>
        <w:ind w:left="284"/>
        <w:rPr>
          <w:b/>
          <w:bCs/>
          <w:sz w:val="22"/>
          <w:szCs w:val="22"/>
          <w:highlight w:val="yellow"/>
        </w:rPr>
      </w:pPr>
    </w:p>
    <w:p w14:paraId="27D96B03" w14:textId="5C18D785" w:rsidR="00A1762A" w:rsidRDefault="00A1762A" w:rsidP="00A1762A">
      <w:pPr>
        <w:ind w:left="284"/>
        <w:rPr>
          <w:b/>
          <w:bCs/>
          <w:sz w:val="22"/>
          <w:szCs w:val="22"/>
        </w:rPr>
      </w:pPr>
      <w:r w:rsidRPr="005C1EFD">
        <w:rPr>
          <w:b/>
          <w:bCs/>
          <w:sz w:val="22"/>
          <w:szCs w:val="22"/>
        </w:rPr>
        <w:t xml:space="preserve">Proposal 3: </w:t>
      </w:r>
      <w:proofErr w:type="spellStart"/>
      <w:r w:rsidRPr="005C1EFD">
        <w:rPr>
          <w:b/>
          <w:bCs/>
          <w:sz w:val="22"/>
          <w:szCs w:val="22"/>
        </w:rPr>
        <w:t>gNB</w:t>
      </w:r>
      <w:proofErr w:type="spellEnd"/>
      <w:r w:rsidRPr="005C1EFD">
        <w:rPr>
          <w:b/>
          <w:bCs/>
          <w:sz w:val="22"/>
          <w:szCs w:val="22"/>
        </w:rPr>
        <w:t xml:space="preserve"> SRS-RSRP measurement absolute accuracy in FR2</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A1762A" w:rsidRPr="00691C10" w14:paraId="6CE540F9" w14:textId="77777777" w:rsidTr="00630CF0">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D846E08" w14:textId="77777777" w:rsidR="00A1762A" w:rsidRPr="00691C10" w:rsidRDefault="00A1762A" w:rsidP="00630CF0">
            <w:pPr>
              <w:pStyle w:val="TAH"/>
              <w:rPr>
                <w:rFonts w:cs="Arial"/>
              </w:rPr>
            </w:pPr>
            <w:r w:rsidRPr="00691C10">
              <w:rPr>
                <w:rFonts w:cs="Arial"/>
                <w:sz w:val="16"/>
                <w:szCs w:val="16"/>
              </w:rPr>
              <w:lastRenderedPageBreak/>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5C7E1B2C" w14:textId="77777777" w:rsidR="00A1762A" w:rsidRPr="00691C10" w:rsidRDefault="00A1762A" w:rsidP="00630CF0">
            <w:pPr>
              <w:pStyle w:val="TAH"/>
              <w:rPr>
                <w:rFonts w:cs="Arial"/>
              </w:rPr>
            </w:pPr>
            <w:r w:rsidRPr="00691C10">
              <w:rPr>
                <w:rFonts w:cs="Arial"/>
                <w:sz w:val="16"/>
                <w:szCs w:val="16"/>
              </w:rPr>
              <w:t>Conditions</w:t>
            </w:r>
          </w:p>
        </w:tc>
      </w:tr>
      <w:tr w:rsidR="00A1762A" w:rsidRPr="00691C10" w14:paraId="3C7031E6" w14:textId="77777777" w:rsidTr="00630CF0">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FA7011" w14:textId="77777777" w:rsidR="00A1762A" w:rsidRPr="00691C10" w:rsidRDefault="00A1762A" w:rsidP="00630CF0">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AA0D52" w14:textId="77777777" w:rsidR="00A1762A" w:rsidRPr="00691C10" w:rsidRDefault="00A1762A" w:rsidP="00630CF0">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69CDF820" w14:textId="77777777" w:rsidR="00A1762A" w:rsidRPr="00691C10" w:rsidRDefault="00A1762A" w:rsidP="00630CF0">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DB4CEDA" w14:textId="77777777" w:rsidR="00A1762A" w:rsidRPr="00691C10" w:rsidRDefault="00A1762A" w:rsidP="00630CF0">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A1762A" w:rsidRPr="00691C10" w14:paraId="7821955B" w14:textId="77777777" w:rsidTr="00630CF0">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3720F1" w14:textId="77777777" w:rsidR="00A1762A" w:rsidRPr="00691C10" w:rsidRDefault="00A1762A" w:rsidP="00630CF0">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8F795F7" w14:textId="77777777" w:rsidR="00A1762A" w:rsidRPr="00691C10" w:rsidRDefault="00A1762A" w:rsidP="00630CF0">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2D410B75" w14:textId="77777777" w:rsidR="00A1762A" w:rsidRPr="00691C10" w:rsidRDefault="00A1762A" w:rsidP="00630CF0">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33616278" w14:textId="77777777" w:rsidR="00A1762A" w:rsidRPr="00691C10" w:rsidRDefault="00A1762A" w:rsidP="00630CF0">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0B5CB4" w14:textId="77777777" w:rsidR="00A1762A" w:rsidRPr="00691C10" w:rsidRDefault="00A1762A" w:rsidP="00630CF0">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60F02753" w14:textId="77777777" w:rsidR="00A1762A" w:rsidRPr="00691C10" w:rsidRDefault="00A1762A" w:rsidP="00630CF0">
            <w:pPr>
              <w:pStyle w:val="TAH"/>
              <w:rPr>
                <w:rFonts w:cs="Arial"/>
                <w:sz w:val="16"/>
                <w:szCs w:val="16"/>
              </w:rPr>
            </w:pPr>
            <w:r w:rsidRPr="00691C10">
              <w:rPr>
                <w:rFonts w:cs="Arial"/>
                <w:sz w:val="16"/>
                <w:szCs w:val="16"/>
              </w:rPr>
              <w:t>Maximum</w:t>
            </w:r>
            <w:r w:rsidRPr="00691C10">
              <w:rPr>
                <w:rFonts w:cs="Arial"/>
                <w:sz w:val="16"/>
                <w:szCs w:val="16"/>
              </w:rPr>
              <w:br/>
              <w:t>Io</w:t>
            </w:r>
          </w:p>
        </w:tc>
      </w:tr>
      <w:tr w:rsidR="00A1762A" w:rsidRPr="00691C10" w14:paraId="70097CD5" w14:textId="77777777" w:rsidTr="00630CF0">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3B6BCE14" w14:textId="07D16BA5" w:rsidR="00A1762A" w:rsidRPr="00691C10" w:rsidRDefault="00E93E7B" w:rsidP="00630CF0">
            <w:pPr>
              <w:pStyle w:val="TAH"/>
              <w:rPr>
                <w:rFonts w:cs="Arial"/>
              </w:rPr>
            </w:pPr>
            <w:r>
              <w:rPr>
                <w:rFonts w:cs="Arial"/>
                <w:sz w:val="16"/>
                <w:szCs w:val="16"/>
              </w:rPr>
              <w:t>dB</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31CD9F39" w14:textId="77777777" w:rsidR="00A1762A" w:rsidRPr="00691C10" w:rsidRDefault="00A1762A" w:rsidP="00630CF0">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38620BE6" w14:textId="77777777" w:rsidR="00A1762A" w:rsidRPr="00691C10" w:rsidRDefault="00A1762A" w:rsidP="00630CF0">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246F4741" w14:textId="77777777" w:rsidR="00A1762A" w:rsidRPr="00691C10" w:rsidRDefault="00A1762A" w:rsidP="00630CF0">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C0D5424" w14:textId="77777777" w:rsidR="00A1762A" w:rsidRPr="00691C10" w:rsidRDefault="00A1762A" w:rsidP="00630CF0">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0661C684" w14:textId="77777777" w:rsidR="00A1762A" w:rsidRPr="00691C10" w:rsidRDefault="00A1762A" w:rsidP="00630CF0">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A1762A" w:rsidRPr="00691C10" w14:paraId="6F3A2065" w14:textId="77777777" w:rsidTr="00630CF0">
        <w:trPr>
          <w:trHeight w:val="215"/>
          <w:jc w:val="center"/>
        </w:trPr>
        <w:tc>
          <w:tcPr>
            <w:tcW w:w="959" w:type="dxa"/>
            <w:vMerge/>
            <w:tcBorders>
              <w:left w:val="single" w:sz="4" w:space="0" w:color="auto"/>
              <w:right w:val="single" w:sz="6" w:space="0" w:color="auto"/>
            </w:tcBorders>
            <w:shd w:val="clear" w:color="auto" w:fill="auto"/>
            <w:vAlign w:val="center"/>
          </w:tcPr>
          <w:p w14:paraId="3706F123" w14:textId="77777777" w:rsidR="00A1762A" w:rsidRPr="00691C10" w:rsidRDefault="00A1762A" w:rsidP="00630CF0">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205DAC00" w14:textId="77777777" w:rsidR="00A1762A" w:rsidRPr="00691C10" w:rsidRDefault="00A1762A" w:rsidP="00630CF0">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449C3F23" w14:textId="77777777" w:rsidR="00A1762A" w:rsidRPr="00691C10" w:rsidRDefault="00A1762A" w:rsidP="00630CF0">
            <w:pPr>
              <w:pStyle w:val="TAH"/>
              <w:rPr>
                <w:rFonts w:cs="Arial"/>
              </w:rPr>
            </w:pPr>
          </w:p>
        </w:tc>
        <w:tc>
          <w:tcPr>
            <w:tcW w:w="2127" w:type="dxa"/>
            <w:vMerge/>
            <w:tcBorders>
              <w:left w:val="single" w:sz="6" w:space="0" w:color="auto"/>
              <w:right w:val="single" w:sz="4" w:space="0" w:color="auto"/>
            </w:tcBorders>
            <w:shd w:val="clear" w:color="auto" w:fill="auto"/>
            <w:vAlign w:val="center"/>
          </w:tcPr>
          <w:p w14:paraId="392EF1F7" w14:textId="77777777" w:rsidR="00A1762A" w:rsidRPr="00691C10" w:rsidRDefault="00A1762A" w:rsidP="00630CF0">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590558CF" w14:textId="77777777" w:rsidR="00A1762A" w:rsidRPr="00691C10" w:rsidRDefault="00A1762A" w:rsidP="00630CF0">
            <w:pPr>
              <w:pStyle w:val="TAH"/>
              <w:rPr>
                <w:rFonts w:cs="Arial"/>
              </w:rPr>
            </w:pPr>
            <w:r w:rsidRPr="009C5807">
              <w:t>SCS</w:t>
            </w:r>
            <w:r>
              <w:rPr>
                <w:vertAlign w:val="subscript"/>
              </w:rPr>
              <w:t>SRS</w:t>
            </w:r>
            <w:r w:rsidRPr="009C5807">
              <w:rPr>
                <w:rFonts w:cs="Arial"/>
              </w:rPr>
              <w:t xml:space="preserve"> = </w:t>
            </w:r>
            <w:r>
              <w:rPr>
                <w:rFonts w:cs="Arial"/>
              </w:rPr>
              <w:t>60</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3D2CF35D" w14:textId="77777777" w:rsidR="00A1762A" w:rsidRPr="00691C10" w:rsidRDefault="00A1762A" w:rsidP="00630CF0">
            <w:pPr>
              <w:pStyle w:val="TAH"/>
              <w:rPr>
                <w:rFonts w:cs="Arial"/>
              </w:rPr>
            </w:pPr>
            <w:r w:rsidRPr="009C5807">
              <w:t>SCS</w:t>
            </w:r>
            <w:r>
              <w:rPr>
                <w:vertAlign w:val="subscript"/>
              </w:rPr>
              <w:t>SRS</w:t>
            </w:r>
            <w:r w:rsidRPr="009C5807">
              <w:rPr>
                <w:rFonts w:cs="Arial"/>
              </w:rPr>
              <w:t xml:space="preserve"> = </w:t>
            </w:r>
            <w:r>
              <w:rPr>
                <w:rFonts w:cs="Arial"/>
              </w:rPr>
              <w:t>120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0080FB6C" w14:textId="77777777" w:rsidR="00A1762A" w:rsidRPr="00691C10" w:rsidRDefault="00A1762A" w:rsidP="00630CF0">
            <w:pPr>
              <w:pStyle w:val="TAH"/>
              <w:rPr>
                <w:rFonts w:cs="Arial"/>
                <w:sz w:val="16"/>
                <w:szCs w:val="16"/>
              </w:rPr>
            </w:pPr>
          </w:p>
        </w:tc>
      </w:tr>
      <w:tr w:rsidR="00A1762A" w:rsidRPr="00691C10" w14:paraId="4463000C" w14:textId="77777777" w:rsidTr="00630CF0">
        <w:trPr>
          <w:jc w:val="center"/>
        </w:trPr>
        <w:tc>
          <w:tcPr>
            <w:tcW w:w="959" w:type="dxa"/>
            <w:tcBorders>
              <w:top w:val="single" w:sz="6" w:space="0" w:color="auto"/>
              <w:left w:val="single" w:sz="4" w:space="0" w:color="auto"/>
              <w:right w:val="single" w:sz="6" w:space="0" w:color="auto"/>
            </w:tcBorders>
            <w:shd w:val="clear" w:color="auto" w:fill="auto"/>
            <w:vAlign w:val="center"/>
          </w:tcPr>
          <w:p w14:paraId="23F9AB72" w14:textId="77777777" w:rsidR="00A1762A" w:rsidRPr="00691C10" w:rsidRDefault="00A1762A" w:rsidP="00630CF0">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3C32F0E2" w14:textId="77777777" w:rsidR="00A1762A" w:rsidRPr="00691C10" w:rsidRDefault="00A1762A" w:rsidP="00630CF0">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094FD7FC" w14:textId="77777777" w:rsidR="00A1762A" w:rsidRPr="00691C10" w:rsidRDefault="00A1762A" w:rsidP="00630CF0">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571D95C5" w14:textId="77777777" w:rsidR="00A1762A" w:rsidRPr="00691C10" w:rsidRDefault="00A1762A" w:rsidP="00630CF0">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25077B63" w14:textId="77777777" w:rsidR="00A1762A" w:rsidRPr="00691C10" w:rsidRDefault="00A1762A" w:rsidP="00630CF0">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2B15501F" w14:textId="77777777" w:rsidR="00A1762A" w:rsidRPr="00691C10" w:rsidRDefault="00A1762A" w:rsidP="00630CF0">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6BAF6FDA" w14:textId="77777777" w:rsidR="00A1762A" w:rsidRPr="00691C10" w:rsidRDefault="00A1762A" w:rsidP="00630CF0">
            <w:pPr>
              <w:pStyle w:val="TAC"/>
              <w:rPr>
                <w:rFonts w:cs="Arial"/>
              </w:rPr>
            </w:pPr>
            <w:r>
              <w:rPr>
                <w:rFonts w:cs="Arial"/>
              </w:rPr>
              <w:t>TBD</w:t>
            </w:r>
          </w:p>
        </w:tc>
      </w:tr>
      <w:tr w:rsidR="00A1762A" w:rsidRPr="00691C10" w14:paraId="175D8697" w14:textId="77777777" w:rsidTr="00630CF0">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5059DF5" w14:textId="77777777" w:rsidR="00A1762A" w:rsidRPr="00691C10" w:rsidRDefault="00A1762A" w:rsidP="00630CF0">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6389926C" w14:textId="77777777" w:rsidR="00A1762A" w:rsidRDefault="00A1762A" w:rsidP="00630CF0">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p>
          <w:p w14:paraId="2FC331F2" w14:textId="77777777" w:rsidR="00A1762A" w:rsidRPr="00691C10" w:rsidRDefault="00A1762A" w:rsidP="00630CF0">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6E5FDC4A" w14:textId="77777777" w:rsidR="00A1762A" w:rsidRPr="00691C10" w:rsidRDefault="00A1762A" w:rsidP="00630CF0">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6E92F8BE" w14:textId="081B50EB" w:rsidR="00A1762A" w:rsidRPr="00691C10" w:rsidRDefault="00A1762A" w:rsidP="00630CF0">
            <w:pPr>
              <w:pStyle w:val="TAN"/>
              <w:rPr>
                <w:rFonts w:cs="Arial"/>
              </w:rPr>
            </w:pPr>
          </w:p>
        </w:tc>
      </w:tr>
    </w:tbl>
    <w:p w14:paraId="553206F7" w14:textId="77777777" w:rsidR="0087551F" w:rsidRDefault="0087551F" w:rsidP="0087551F">
      <w:pPr>
        <w:rPr>
          <w:sz w:val="22"/>
          <w:szCs w:val="22"/>
          <w:lang w:eastAsia="x-none"/>
        </w:rPr>
      </w:pPr>
    </w:p>
    <w:p w14:paraId="7B421EAC" w14:textId="77777777" w:rsidR="0087551F" w:rsidRDefault="0087551F" w:rsidP="0087551F">
      <w:pPr>
        <w:pStyle w:val="Heading1"/>
        <w:tabs>
          <w:tab w:val="num" w:pos="432"/>
        </w:tabs>
        <w:ind w:left="431" w:right="72" w:hanging="431"/>
        <w:jc w:val="both"/>
        <w:rPr>
          <w:szCs w:val="36"/>
          <w:lang w:val="en-US"/>
        </w:rPr>
      </w:pPr>
      <w:r>
        <w:rPr>
          <w:szCs w:val="36"/>
          <w:lang w:val="en-US"/>
        </w:rPr>
        <w:t>Conclusion</w:t>
      </w:r>
    </w:p>
    <w:p w14:paraId="12604758" w14:textId="77777777" w:rsidR="004360BC" w:rsidRDefault="004360BC" w:rsidP="004360BC">
      <w:pPr>
        <w:ind w:left="284"/>
        <w:rPr>
          <w:b/>
          <w:bCs/>
          <w:sz w:val="22"/>
          <w:szCs w:val="22"/>
        </w:rPr>
      </w:pPr>
      <w:bookmarkStart w:id="4" w:name="_Hlk47710385"/>
      <w:r w:rsidRPr="004360BC">
        <w:rPr>
          <w:b/>
          <w:bCs/>
          <w:sz w:val="22"/>
          <w:szCs w:val="22"/>
        </w:rPr>
        <w:t xml:space="preserve">Proposal 1: </w:t>
      </w:r>
      <w:r>
        <w:rPr>
          <w:b/>
          <w:bCs/>
          <w:sz w:val="22"/>
          <w:szCs w:val="22"/>
        </w:rPr>
        <w:t xml:space="preserve">Obtain baseline </w:t>
      </w:r>
      <w:proofErr w:type="spellStart"/>
      <w:r>
        <w:rPr>
          <w:b/>
          <w:bCs/>
          <w:sz w:val="22"/>
          <w:szCs w:val="22"/>
        </w:rPr>
        <w:t>gNB</w:t>
      </w:r>
      <w:proofErr w:type="spellEnd"/>
      <w:r>
        <w:rPr>
          <w:b/>
          <w:bCs/>
          <w:sz w:val="22"/>
          <w:szCs w:val="22"/>
        </w:rPr>
        <w:t xml:space="preserve"> SRS-RSRP measurement accuracy with link level simulation RSRP evaluation. </w:t>
      </w:r>
      <w:r w:rsidRPr="004360BC">
        <w:rPr>
          <w:b/>
          <w:bCs/>
          <w:sz w:val="22"/>
          <w:szCs w:val="22"/>
        </w:rPr>
        <w:t>Implementation and RF margins shall be added to the baseline accuracy.</w:t>
      </w:r>
    </w:p>
    <w:p w14:paraId="412BBC3C" w14:textId="62322F59" w:rsidR="00267746" w:rsidRDefault="00267746" w:rsidP="00267746">
      <w:pPr>
        <w:ind w:left="284"/>
        <w:rPr>
          <w:b/>
          <w:bCs/>
          <w:sz w:val="22"/>
          <w:szCs w:val="22"/>
        </w:rPr>
      </w:pPr>
      <w:r w:rsidRPr="005C1EFD">
        <w:rPr>
          <w:b/>
          <w:bCs/>
          <w:sz w:val="22"/>
          <w:szCs w:val="22"/>
        </w:rPr>
        <w:t xml:space="preserve">Proposal 2: </w:t>
      </w:r>
      <w:proofErr w:type="spellStart"/>
      <w:r w:rsidRPr="005C1EFD">
        <w:rPr>
          <w:b/>
          <w:bCs/>
          <w:sz w:val="22"/>
          <w:szCs w:val="22"/>
        </w:rPr>
        <w:t>gNB</w:t>
      </w:r>
      <w:proofErr w:type="spellEnd"/>
      <w:r w:rsidRPr="005C1EFD">
        <w:rPr>
          <w:b/>
          <w:bCs/>
          <w:sz w:val="22"/>
          <w:szCs w:val="22"/>
        </w:rPr>
        <w:t xml:space="preserve"> SRS-RSRP measurement absolute accuracy in FR1</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851401" w:rsidRPr="00691C10" w14:paraId="38C7B5FC" w14:textId="77777777" w:rsidTr="00E53501">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E81285B" w14:textId="77777777" w:rsidR="00851401" w:rsidRPr="00691C10" w:rsidRDefault="00851401" w:rsidP="00E53501">
            <w:pPr>
              <w:pStyle w:val="TAH"/>
              <w:rPr>
                <w:rFonts w:cs="Arial"/>
              </w:rPr>
            </w:pPr>
            <w:r w:rsidRPr="00691C10">
              <w:rPr>
                <w:rFonts w:cs="Arial"/>
                <w:sz w:val="16"/>
                <w:szCs w:val="16"/>
              </w:rPr>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4BF60918" w14:textId="77777777" w:rsidR="00851401" w:rsidRPr="00691C10" w:rsidRDefault="00851401" w:rsidP="00E53501">
            <w:pPr>
              <w:pStyle w:val="TAH"/>
              <w:rPr>
                <w:rFonts w:cs="Arial"/>
              </w:rPr>
            </w:pPr>
            <w:r w:rsidRPr="00691C10">
              <w:rPr>
                <w:rFonts w:cs="Arial"/>
                <w:sz w:val="16"/>
                <w:szCs w:val="16"/>
              </w:rPr>
              <w:t>Conditions</w:t>
            </w:r>
          </w:p>
        </w:tc>
      </w:tr>
      <w:tr w:rsidR="00851401" w:rsidRPr="00691C10" w14:paraId="3ADC6B5B"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9D5D56" w14:textId="77777777" w:rsidR="00851401" w:rsidRPr="00691C10" w:rsidRDefault="00851401" w:rsidP="00E53501">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128F73" w14:textId="77777777" w:rsidR="00851401" w:rsidRPr="00691C10" w:rsidRDefault="00851401" w:rsidP="00E53501">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3315F523" w14:textId="77777777" w:rsidR="00851401" w:rsidRPr="00691C10" w:rsidRDefault="00851401" w:rsidP="00E53501">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C6A08B1" w14:textId="77777777" w:rsidR="00851401" w:rsidRPr="00691C10" w:rsidRDefault="00851401" w:rsidP="00E53501">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851401" w:rsidRPr="00691C10" w14:paraId="48244E3E"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50F620B" w14:textId="77777777" w:rsidR="00851401" w:rsidRPr="00691C10" w:rsidRDefault="00851401" w:rsidP="00E53501">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310DA0" w14:textId="77777777" w:rsidR="00851401" w:rsidRPr="00691C10" w:rsidRDefault="00851401" w:rsidP="00E53501">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36E46D7F" w14:textId="77777777" w:rsidR="00851401" w:rsidRPr="00691C10" w:rsidRDefault="00851401" w:rsidP="00E53501">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744967B7" w14:textId="77777777" w:rsidR="00851401" w:rsidRPr="00691C10" w:rsidRDefault="00851401" w:rsidP="00E53501">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1CDBBB" w14:textId="77777777" w:rsidR="00851401" w:rsidRPr="00691C10" w:rsidRDefault="00851401" w:rsidP="00E53501">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51265F56" w14:textId="77777777" w:rsidR="00851401" w:rsidRPr="00691C10" w:rsidRDefault="00851401" w:rsidP="00E53501">
            <w:pPr>
              <w:pStyle w:val="TAH"/>
              <w:rPr>
                <w:rFonts w:cs="Arial"/>
                <w:sz w:val="16"/>
                <w:szCs w:val="16"/>
              </w:rPr>
            </w:pPr>
            <w:r w:rsidRPr="00691C10">
              <w:rPr>
                <w:rFonts w:cs="Arial"/>
                <w:sz w:val="16"/>
                <w:szCs w:val="16"/>
              </w:rPr>
              <w:t>Maximum</w:t>
            </w:r>
            <w:r w:rsidRPr="00691C10">
              <w:rPr>
                <w:rFonts w:cs="Arial"/>
                <w:sz w:val="16"/>
                <w:szCs w:val="16"/>
              </w:rPr>
              <w:br/>
              <w:t>Io</w:t>
            </w:r>
          </w:p>
        </w:tc>
      </w:tr>
      <w:tr w:rsidR="00851401" w:rsidRPr="00691C10" w14:paraId="46C29498" w14:textId="77777777" w:rsidTr="00E53501">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33DA7EDC" w14:textId="77777777" w:rsidR="00851401" w:rsidRPr="00691C10" w:rsidRDefault="00851401" w:rsidP="00E53501">
            <w:pPr>
              <w:pStyle w:val="TAH"/>
              <w:rPr>
                <w:rFonts w:cs="Arial"/>
              </w:rPr>
            </w:pPr>
            <w:r>
              <w:rPr>
                <w:rFonts w:cs="Arial"/>
                <w:sz w:val="16"/>
                <w:szCs w:val="16"/>
              </w:rPr>
              <w:t>dB</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60418BB2" w14:textId="77777777" w:rsidR="00851401" w:rsidRPr="00691C10" w:rsidRDefault="00851401" w:rsidP="00E53501">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4D991A55" w14:textId="77777777" w:rsidR="00851401" w:rsidRPr="00691C10" w:rsidRDefault="00851401" w:rsidP="00E53501">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05941396" w14:textId="77777777" w:rsidR="00851401" w:rsidRPr="00691C10" w:rsidRDefault="00851401" w:rsidP="00E53501">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CC019C4" w14:textId="77777777" w:rsidR="00851401" w:rsidRPr="00691C10" w:rsidRDefault="00851401" w:rsidP="00E53501">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10A9377E" w14:textId="77777777" w:rsidR="00851401" w:rsidRPr="00691C10" w:rsidRDefault="00851401" w:rsidP="00E53501">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851401" w:rsidRPr="00691C10" w14:paraId="036C6CE6" w14:textId="77777777" w:rsidTr="00E53501">
        <w:trPr>
          <w:trHeight w:val="215"/>
          <w:jc w:val="center"/>
        </w:trPr>
        <w:tc>
          <w:tcPr>
            <w:tcW w:w="959" w:type="dxa"/>
            <w:vMerge/>
            <w:tcBorders>
              <w:left w:val="single" w:sz="4" w:space="0" w:color="auto"/>
              <w:right w:val="single" w:sz="6" w:space="0" w:color="auto"/>
            </w:tcBorders>
            <w:shd w:val="clear" w:color="auto" w:fill="auto"/>
            <w:vAlign w:val="center"/>
          </w:tcPr>
          <w:p w14:paraId="31CB716C" w14:textId="77777777" w:rsidR="00851401" w:rsidRPr="00691C10" w:rsidRDefault="00851401" w:rsidP="00E53501">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64CB0CC8" w14:textId="77777777" w:rsidR="00851401" w:rsidRPr="00691C10" w:rsidRDefault="00851401" w:rsidP="00E53501">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5CB6389C" w14:textId="77777777" w:rsidR="00851401" w:rsidRPr="00691C10" w:rsidRDefault="00851401" w:rsidP="00E53501">
            <w:pPr>
              <w:pStyle w:val="TAH"/>
              <w:rPr>
                <w:rFonts w:cs="Arial"/>
              </w:rPr>
            </w:pPr>
          </w:p>
        </w:tc>
        <w:tc>
          <w:tcPr>
            <w:tcW w:w="2127" w:type="dxa"/>
            <w:vMerge/>
            <w:tcBorders>
              <w:left w:val="single" w:sz="6" w:space="0" w:color="auto"/>
              <w:right w:val="single" w:sz="4" w:space="0" w:color="auto"/>
            </w:tcBorders>
            <w:shd w:val="clear" w:color="auto" w:fill="auto"/>
            <w:vAlign w:val="center"/>
          </w:tcPr>
          <w:p w14:paraId="55A69E59" w14:textId="77777777" w:rsidR="00851401" w:rsidRPr="00691C10" w:rsidRDefault="00851401" w:rsidP="00E53501">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415A8D3" w14:textId="77777777" w:rsidR="00851401" w:rsidRPr="00691C10" w:rsidRDefault="00851401" w:rsidP="00E53501">
            <w:pPr>
              <w:pStyle w:val="TAH"/>
              <w:rPr>
                <w:rFonts w:cs="Arial"/>
              </w:rPr>
            </w:pPr>
            <w:r w:rsidRPr="009C5807">
              <w:t>SCS</w:t>
            </w:r>
            <w:r>
              <w:rPr>
                <w:vertAlign w:val="subscript"/>
              </w:rPr>
              <w:t>SRS</w:t>
            </w:r>
            <w:r w:rsidRPr="009C5807">
              <w:rPr>
                <w:rFonts w:cs="Arial"/>
              </w:rPr>
              <w:t xml:space="preserve"> = </w:t>
            </w:r>
            <w:r>
              <w:rPr>
                <w:rFonts w:cs="Arial"/>
              </w:rPr>
              <w:t>15</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7DFAA773" w14:textId="77777777" w:rsidR="00851401" w:rsidRPr="00691C10" w:rsidRDefault="00851401" w:rsidP="00E53501">
            <w:pPr>
              <w:pStyle w:val="TAH"/>
              <w:rPr>
                <w:rFonts w:cs="Arial"/>
              </w:rPr>
            </w:pPr>
            <w:r w:rsidRPr="009C5807">
              <w:t>SCS</w:t>
            </w:r>
            <w:r>
              <w:rPr>
                <w:vertAlign w:val="subscript"/>
              </w:rPr>
              <w:t>SRS</w:t>
            </w:r>
            <w:r w:rsidRPr="009C5807">
              <w:rPr>
                <w:rFonts w:cs="Arial"/>
              </w:rPr>
              <w:t xml:space="preserve"> = </w:t>
            </w:r>
            <w:r>
              <w:rPr>
                <w:rFonts w:cs="Arial"/>
              </w:rPr>
              <w:t>30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13F6F046" w14:textId="77777777" w:rsidR="00851401" w:rsidRPr="00691C10" w:rsidRDefault="00851401" w:rsidP="00E53501">
            <w:pPr>
              <w:pStyle w:val="TAH"/>
              <w:rPr>
                <w:rFonts w:cs="Arial"/>
                <w:sz w:val="16"/>
                <w:szCs w:val="16"/>
              </w:rPr>
            </w:pPr>
          </w:p>
        </w:tc>
      </w:tr>
      <w:tr w:rsidR="00851401" w:rsidRPr="00691C10" w14:paraId="405BC2C8" w14:textId="77777777" w:rsidTr="00E53501">
        <w:trPr>
          <w:jc w:val="center"/>
        </w:trPr>
        <w:tc>
          <w:tcPr>
            <w:tcW w:w="959" w:type="dxa"/>
            <w:tcBorders>
              <w:top w:val="single" w:sz="6" w:space="0" w:color="auto"/>
              <w:left w:val="single" w:sz="4" w:space="0" w:color="auto"/>
              <w:right w:val="single" w:sz="6" w:space="0" w:color="auto"/>
            </w:tcBorders>
            <w:shd w:val="clear" w:color="auto" w:fill="auto"/>
            <w:vAlign w:val="center"/>
          </w:tcPr>
          <w:p w14:paraId="719A6142" w14:textId="77777777" w:rsidR="00851401" w:rsidRPr="00691C10" w:rsidRDefault="00851401" w:rsidP="00E53501">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4A921989" w14:textId="77777777" w:rsidR="00851401" w:rsidRPr="00691C10" w:rsidRDefault="00851401" w:rsidP="00E53501">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61EA80A6" w14:textId="77777777" w:rsidR="00851401" w:rsidRPr="00691C10" w:rsidRDefault="00851401" w:rsidP="00E53501">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7C563F03" w14:textId="77777777" w:rsidR="00851401" w:rsidRPr="00691C10" w:rsidRDefault="00851401" w:rsidP="00E53501">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13BC46B6" w14:textId="77777777" w:rsidR="00851401" w:rsidRPr="00691C10" w:rsidRDefault="00851401" w:rsidP="00E53501">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38F167E5" w14:textId="77777777" w:rsidR="00851401" w:rsidRPr="00691C10" w:rsidRDefault="00851401" w:rsidP="00E53501">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202B8360" w14:textId="77777777" w:rsidR="00851401" w:rsidRPr="00691C10" w:rsidRDefault="00851401" w:rsidP="00E53501">
            <w:pPr>
              <w:pStyle w:val="TAC"/>
              <w:rPr>
                <w:rFonts w:cs="Arial"/>
              </w:rPr>
            </w:pPr>
            <w:r>
              <w:rPr>
                <w:rFonts w:cs="Arial"/>
              </w:rPr>
              <w:t>TBD</w:t>
            </w:r>
          </w:p>
        </w:tc>
      </w:tr>
      <w:tr w:rsidR="00851401" w:rsidRPr="00691C10" w14:paraId="3A93A215" w14:textId="77777777" w:rsidTr="00E53501">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B4C4262" w14:textId="77777777" w:rsidR="00851401" w:rsidRPr="00691C10" w:rsidRDefault="00851401" w:rsidP="00E53501">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579B6744" w14:textId="77777777" w:rsidR="00851401" w:rsidRDefault="00851401" w:rsidP="00E53501">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p>
          <w:p w14:paraId="7FD58858" w14:textId="77777777" w:rsidR="00851401" w:rsidRPr="00691C10" w:rsidRDefault="00851401" w:rsidP="00E53501">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3DDCA6B5" w14:textId="77777777" w:rsidR="00851401" w:rsidRPr="00691C10" w:rsidRDefault="00851401" w:rsidP="00E53501">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54F448A4" w14:textId="77777777" w:rsidR="00851401" w:rsidRPr="00691C10" w:rsidRDefault="00851401" w:rsidP="00E53501">
            <w:pPr>
              <w:pStyle w:val="TAN"/>
              <w:rPr>
                <w:rFonts w:cs="Arial"/>
              </w:rPr>
            </w:pPr>
          </w:p>
        </w:tc>
      </w:tr>
    </w:tbl>
    <w:p w14:paraId="2D5D289D" w14:textId="77777777" w:rsidR="00267746" w:rsidRDefault="00267746" w:rsidP="00267746">
      <w:pPr>
        <w:ind w:left="284"/>
        <w:rPr>
          <w:b/>
          <w:bCs/>
          <w:sz w:val="22"/>
          <w:szCs w:val="22"/>
          <w:highlight w:val="yellow"/>
        </w:rPr>
      </w:pPr>
    </w:p>
    <w:p w14:paraId="7EF0C659" w14:textId="12292E9C" w:rsidR="00267746" w:rsidRDefault="00267746" w:rsidP="00267746">
      <w:pPr>
        <w:ind w:left="284"/>
        <w:rPr>
          <w:b/>
          <w:bCs/>
          <w:sz w:val="22"/>
          <w:szCs w:val="22"/>
        </w:rPr>
      </w:pPr>
      <w:r w:rsidRPr="005C1EFD">
        <w:rPr>
          <w:b/>
          <w:bCs/>
          <w:sz w:val="22"/>
          <w:szCs w:val="22"/>
        </w:rPr>
        <w:t xml:space="preserve">Proposal 3: </w:t>
      </w:r>
      <w:proofErr w:type="spellStart"/>
      <w:r w:rsidRPr="005C1EFD">
        <w:rPr>
          <w:b/>
          <w:bCs/>
          <w:sz w:val="22"/>
          <w:szCs w:val="22"/>
        </w:rPr>
        <w:t>gNB</w:t>
      </w:r>
      <w:proofErr w:type="spellEnd"/>
      <w:r w:rsidRPr="005C1EFD">
        <w:rPr>
          <w:b/>
          <w:bCs/>
          <w:sz w:val="22"/>
          <w:szCs w:val="22"/>
        </w:rPr>
        <w:t xml:space="preserve"> SRS-RSRP measurement absolute accuracy in FR2</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267746" w:rsidRPr="00691C10" w14:paraId="39BDA8DC" w14:textId="77777777" w:rsidTr="00630CF0">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5F63878" w14:textId="77777777" w:rsidR="00267746" w:rsidRPr="00691C10" w:rsidRDefault="00267746" w:rsidP="00630CF0">
            <w:pPr>
              <w:pStyle w:val="TAH"/>
              <w:rPr>
                <w:rFonts w:cs="Arial"/>
              </w:rPr>
            </w:pPr>
            <w:r w:rsidRPr="00691C10">
              <w:rPr>
                <w:rFonts w:cs="Arial"/>
                <w:sz w:val="16"/>
                <w:szCs w:val="16"/>
              </w:rPr>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01E1426B" w14:textId="77777777" w:rsidR="00267746" w:rsidRPr="00691C10" w:rsidRDefault="00267746" w:rsidP="00630CF0">
            <w:pPr>
              <w:pStyle w:val="TAH"/>
              <w:rPr>
                <w:rFonts w:cs="Arial"/>
              </w:rPr>
            </w:pPr>
            <w:r w:rsidRPr="00691C10">
              <w:rPr>
                <w:rFonts w:cs="Arial"/>
                <w:sz w:val="16"/>
                <w:szCs w:val="16"/>
              </w:rPr>
              <w:t>Conditions</w:t>
            </w:r>
          </w:p>
        </w:tc>
      </w:tr>
      <w:tr w:rsidR="00267746" w:rsidRPr="00691C10" w14:paraId="3A05245C" w14:textId="77777777" w:rsidTr="00630CF0">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03DD49" w14:textId="77777777" w:rsidR="00267746" w:rsidRPr="00691C10" w:rsidRDefault="00267746" w:rsidP="00630CF0">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4D106F" w14:textId="77777777" w:rsidR="00267746" w:rsidRPr="00691C10" w:rsidRDefault="00267746" w:rsidP="00630CF0">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567C6723" w14:textId="77777777" w:rsidR="00267746" w:rsidRPr="00691C10" w:rsidRDefault="00267746" w:rsidP="00630CF0">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D8D8A72" w14:textId="77777777" w:rsidR="00267746" w:rsidRPr="00691C10" w:rsidRDefault="00267746" w:rsidP="00630CF0">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267746" w:rsidRPr="00691C10" w14:paraId="7E36152C" w14:textId="77777777" w:rsidTr="00630CF0">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50BB74" w14:textId="77777777" w:rsidR="00267746" w:rsidRPr="00691C10" w:rsidRDefault="00267746" w:rsidP="00630CF0">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E344FC6" w14:textId="77777777" w:rsidR="00267746" w:rsidRPr="00691C10" w:rsidRDefault="00267746" w:rsidP="00630CF0">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57E51181" w14:textId="77777777" w:rsidR="00267746" w:rsidRPr="00691C10" w:rsidRDefault="00267746" w:rsidP="00630CF0">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09DD7302" w14:textId="77777777" w:rsidR="00267746" w:rsidRPr="00691C10" w:rsidRDefault="00267746" w:rsidP="00630CF0">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F91D1D8" w14:textId="77777777" w:rsidR="00267746" w:rsidRPr="00691C10" w:rsidRDefault="00267746" w:rsidP="00630CF0">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682C1532" w14:textId="77777777" w:rsidR="00267746" w:rsidRPr="00691C10" w:rsidRDefault="00267746" w:rsidP="00630CF0">
            <w:pPr>
              <w:pStyle w:val="TAH"/>
              <w:rPr>
                <w:rFonts w:cs="Arial"/>
                <w:sz w:val="16"/>
                <w:szCs w:val="16"/>
              </w:rPr>
            </w:pPr>
            <w:r w:rsidRPr="00691C10">
              <w:rPr>
                <w:rFonts w:cs="Arial"/>
                <w:sz w:val="16"/>
                <w:szCs w:val="16"/>
              </w:rPr>
              <w:t>Maximum</w:t>
            </w:r>
            <w:r w:rsidRPr="00691C10">
              <w:rPr>
                <w:rFonts w:cs="Arial"/>
                <w:sz w:val="16"/>
                <w:szCs w:val="16"/>
              </w:rPr>
              <w:br/>
              <w:t>Io</w:t>
            </w:r>
          </w:p>
        </w:tc>
      </w:tr>
      <w:tr w:rsidR="00267746" w:rsidRPr="00691C10" w14:paraId="5C2841C1" w14:textId="77777777" w:rsidTr="00630CF0">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7BD73C68" w14:textId="77777777" w:rsidR="00267746" w:rsidRPr="00691C10" w:rsidRDefault="00267746" w:rsidP="00630CF0">
            <w:pPr>
              <w:pStyle w:val="TAH"/>
              <w:rPr>
                <w:rFonts w:cs="Arial"/>
              </w:rPr>
            </w:pPr>
            <w:r>
              <w:rPr>
                <w:rFonts w:cs="Arial"/>
                <w:sz w:val="16"/>
                <w:szCs w:val="16"/>
              </w:rPr>
              <w:t>dB</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0B3552B4" w14:textId="77777777" w:rsidR="00267746" w:rsidRPr="00691C10" w:rsidRDefault="00267746" w:rsidP="00630CF0">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17B26CAE" w14:textId="77777777" w:rsidR="00267746" w:rsidRPr="00691C10" w:rsidRDefault="00267746" w:rsidP="00630CF0">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330005E9" w14:textId="77777777" w:rsidR="00267746" w:rsidRPr="00691C10" w:rsidRDefault="00267746" w:rsidP="00630CF0">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EF860D" w14:textId="77777777" w:rsidR="00267746" w:rsidRPr="00691C10" w:rsidRDefault="00267746" w:rsidP="00630CF0">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59F6625C" w14:textId="77777777" w:rsidR="00267746" w:rsidRPr="00691C10" w:rsidRDefault="00267746" w:rsidP="00630CF0">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267746" w:rsidRPr="00691C10" w14:paraId="7966FFB5" w14:textId="77777777" w:rsidTr="00630CF0">
        <w:trPr>
          <w:trHeight w:val="215"/>
          <w:jc w:val="center"/>
        </w:trPr>
        <w:tc>
          <w:tcPr>
            <w:tcW w:w="959" w:type="dxa"/>
            <w:vMerge/>
            <w:tcBorders>
              <w:left w:val="single" w:sz="4" w:space="0" w:color="auto"/>
              <w:right w:val="single" w:sz="6" w:space="0" w:color="auto"/>
            </w:tcBorders>
            <w:shd w:val="clear" w:color="auto" w:fill="auto"/>
            <w:vAlign w:val="center"/>
          </w:tcPr>
          <w:p w14:paraId="0F6F7D41" w14:textId="77777777" w:rsidR="00267746" w:rsidRPr="00691C10" w:rsidRDefault="00267746" w:rsidP="00630CF0">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4324EEEB" w14:textId="77777777" w:rsidR="00267746" w:rsidRPr="00691C10" w:rsidRDefault="00267746" w:rsidP="00630CF0">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7AEE9212" w14:textId="77777777" w:rsidR="00267746" w:rsidRPr="00691C10" w:rsidRDefault="00267746" w:rsidP="00630CF0">
            <w:pPr>
              <w:pStyle w:val="TAH"/>
              <w:rPr>
                <w:rFonts w:cs="Arial"/>
              </w:rPr>
            </w:pPr>
          </w:p>
        </w:tc>
        <w:tc>
          <w:tcPr>
            <w:tcW w:w="2127" w:type="dxa"/>
            <w:vMerge/>
            <w:tcBorders>
              <w:left w:val="single" w:sz="6" w:space="0" w:color="auto"/>
              <w:right w:val="single" w:sz="4" w:space="0" w:color="auto"/>
            </w:tcBorders>
            <w:shd w:val="clear" w:color="auto" w:fill="auto"/>
            <w:vAlign w:val="center"/>
          </w:tcPr>
          <w:p w14:paraId="2D66C18A" w14:textId="77777777" w:rsidR="00267746" w:rsidRPr="00691C10" w:rsidRDefault="00267746" w:rsidP="00630CF0">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5A1B8E7E" w14:textId="77777777" w:rsidR="00267746" w:rsidRPr="00691C10" w:rsidRDefault="00267746" w:rsidP="00630CF0">
            <w:pPr>
              <w:pStyle w:val="TAH"/>
              <w:rPr>
                <w:rFonts w:cs="Arial"/>
              </w:rPr>
            </w:pPr>
            <w:r w:rsidRPr="009C5807">
              <w:t>SCS</w:t>
            </w:r>
            <w:r>
              <w:rPr>
                <w:vertAlign w:val="subscript"/>
              </w:rPr>
              <w:t>SRS</w:t>
            </w:r>
            <w:r w:rsidRPr="009C5807">
              <w:rPr>
                <w:rFonts w:cs="Arial"/>
              </w:rPr>
              <w:t xml:space="preserve"> = </w:t>
            </w:r>
            <w:r>
              <w:rPr>
                <w:rFonts w:cs="Arial"/>
              </w:rPr>
              <w:t>60</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6E365CED" w14:textId="77777777" w:rsidR="00267746" w:rsidRPr="00691C10" w:rsidRDefault="00267746" w:rsidP="00630CF0">
            <w:pPr>
              <w:pStyle w:val="TAH"/>
              <w:rPr>
                <w:rFonts w:cs="Arial"/>
              </w:rPr>
            </w:pPr>
            <w:r w:rsidRPr="009C5807">
              <w:t>SCS</w:t>
            </w:r>
            <w:r>
              <w:rPr>
                <w:vertAlign w:val="subscript"/>
              </w:rPr>
              <w:t>SRS</w:t>
            </w:r>
            <w:r w:rsidRPr="009C5807">
              <w:rPr>
                <w:rFonts w:cs="Arial"/>
              </w:rPr>
              <w:t xml:space="preserve"> = </w:t>
            </w:r>
            <w:r>
              <w:rPr>
                <w:rFonts w:cs="Arial"/>
              </w:rPr>
              <w:t>120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3697D22E" w14:textId="77777777" w:rsidR="00267746" w:rsidRPr="00691C10" w:rsidRDefault="00267746" w:rsidP="00630CF0">
            <w:pPr>
              <w:pStyle w:val="TAH"/>
              <w:rPr>
                <w:rFonts w:cs="Arial"/>
                <w:sz w:val="16"/>
                <w:szCs w:val="16"/>
              </w:rPr>
            </w:pPr>
          </w:p>
        </w:tc>
      </w:tr>
      <w:tr w:rsidR="00267746" w:rsidRPr="00691C10" w14:paraId="50A773DD" w14:textId="77777777" w:rsidTr="00630CF0">
        <w:trPr>
          <w:jc w:val="center"/>
        </w:trPr>
        <w:tc>
          <w:tcPr>
            <w:tcW w:w="959" w:type="dxa"/>
            <w:tcBorders>
              <w:top w:val="single" w:sz="6" w:space="0" w:color="auto"/>
              <w:left w:val="single" w:sz="4" w:space="0" w:color="auto"/>
              <w:right w:val="single" w:sz="6" w:space="0" w:color="auto"/>
            </w:tcBorders>
            <w:shd w:val="clear" w:color="auto" w:fill="auto"/>
            <w:vAlign w:val="center"/>
          </w:tcPr>
          <w:p w14:paraId="7F6CAA27" w14:textId="77777777" w:rsidR="00267746" w:rsidRPr="00691C10" w:rsidRDefault="00267746" w:rsidP="00630CF0">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06C88D7D" w14:textId="77777777" w:rsidR="00267746" w:rsidRPr="00691C10" w:rsidRDefault="00267746" w:rsidP="00630CF0">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56E89680" w14:textId="77777777" w:rsidR="00267746" w:rsidRPr="00691C10" w:rsidRDefault="00267746" w:rsidP="00630CF0">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33E29F24" w14:textId="77777777" w:rsidR="00267746" w:rsidRPr="00691C10" w:rsidRDefault="00267746" w:rsidP="00630CF0">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17FFFE79" w14:textId="77777777" w:rsidR="00267746" w:rsidRPr="00691C10" w:rsidRDefault="00267746" w:rsidP="00630CF0">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52D22BFE" w14:textId="77777777" w:rsidR="00267746" w:rsidRPr="00691C10" w:rsidRDefault="00267746" w:rsidP="00630CF0">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63EE866A" w14:textId="77777777" w:rsidR="00267746" w:rsidRPr="00691C10" w:rsidRDefault="00267746" w:rsidP="00630CF0">
            <w:pPr>
              <w:pStyle w:val="TAC"/>
              <w:rPr>
                <w:rFonts w:cs="Arial"/>
              </w:rPr>
            </w:pPr>
            <w:r>
              <w:rPr>
                <w:rFonts w:cs="Arial"/>
              </w:rPr>
              <w:t>TBD</w:t>
            </w:r>
          </w:p>
        </w:tc>
      </w:tr>
      <w:tr w:rsidR="00267746" w:rsidRPr="00691C10" w14:paraId="4E1D0EA1" w14:textId="77777777" w:rsidTr="00630CF0">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314B994" w14:textId="77777777" w:rsidR="00267746" w:rsidRPr="00691C10" w:rsidRDefault="00267746" w:rsidP="00630CF0">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0D2049DF" w14:textId="77777777" w:rsidR="00267746" w:rsidRDefault="00267746" w:rsidP="00630CF0">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p>
          <w:p w14:paraId="2ABEA117" w14:textId="77777777" w:rsidR="00267746" w:rsidRPr="00691C10" w:rsidRDefault="00267746" w:rsidP="00630CF0">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6E36C838" w14:textId="77777777" w:rsidR="00267746" w:rsidRPr="00691C10" w:rsidRDefault="00267746" w:rsidP="00630CF0">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46ABF684" w14:textId="77777777" w:rsidR="00267746" w:rsidRPr="00691C10" w:rsidRDefault="00267746" w:rsidP="00630CF0">
            <w:pPr>
              <w:pStyle w:val="TAN"/>
              <w:rPr>
                <w:rFonts w:cs="Arial"/>
              </w:rPr>
            </w:pPr>
          </w:p>
        </w:tc>
      </w:tr>
      <w:bookmarkEnd w:id="4"/>
    </w:tbl>
    <w:p w14:paraId="01DE4908" w14:textId="77777777" w:rsidR="0087551F" w:rsidRPr="00C9264A" w:rsidRDefault="0087551F" w:rsidP="0087551F">
      <w:pPr>
        <w:rPr>
          <w:lang w:eastAsia="x-none"/>
        </w:rPr>
      </w:pPr>
    </w:p>
    <w:p w14:paraId="47A46FE1" w14:textId="77777777" w:rsidR="0087551F" w:rsidRDefault="0087551F" w:rsidP="0087551F">
      <w:pPr>
        <w:pStyle w:val="Heading1"/>
        <w:tabs>
          <w:tab w:val="num" w:pos="432"/>
        </w:tabs>
        <w:ind w:left="432" w:right="72" w:hanging="432"/>
      </w:pPr>
      <w:r>
        <w:rPr>
          <w:lang w:val="sv-SE"/>
        </w:rPr>
        <w:t>References</w:t>
      </w:r>
    </w:p>
    <w:bookmarkEnd w:id="2"/>
    <w:bookmarkEnd w:id="3"/>
    <w:p w14:paraId="59D31F43" w14:textId="4F20E8ED" w:rsidR="0087551F" w:rsidRPr="008B0E81" w:rsidRDefault="00542913" w:rsidP="0087551F">
      <w:pPr>
        <w:spacing w:after="60"/>
        <w:ind w:right="74"/>
      </w:pPr>
      <w:r w:rsidRPr="008F7444">
        <w:t>[1]</w:t>
      </w:r>
      <w:r>
        <w:tab/>
      </w:r>
      <w:r>
        <w:tab/>
        <w:t>R4-2017159</w:t>
      </w:r>
      <w:r w:rsidRPr="00A61266">
        <w:tab/>
        <w:t xml:space="preserve">WF on </w:t>
      </w:r>
      <w:proofErr w:type="spellStart"/>
      <w:r w:rsidRPr="00A61266">
        <w:t>gNB</w:t>
      </w:r>
      <w:proofErr w:type="spellEnd"/>
      <w:r w:rsidRPr="00A61266">
        <w:t xml:space="preserve"> requirements for NR positioning</w:t>
      </w:r>
      <w:r>
        <w:t>.</w:t>
      </w:r>
    </w:p>
    <w:sectPr w:rsidR="0087551F" w:rsidRPr="008B0E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1E58C" w14:textId="77777777" w:rsidR="00260970" w:rsidRDefault="00260970">
      <w:r>
        <w:separator/>
      </w:r>
    </w:p>
  </w:endnote>
  <w:endnote w:type="continuationSeparator" w:id="0">
    <w:p w14:paraId="7DA27EF3" w14:textId="77777777" w:rsidR="00260970" w:rsidRDefault="0026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BAA49" w14:textId="77777777" w:rsidR="00260970" w:rsidRDefault="00260970">
      <w:r>
        <w:separator/>
      </w:r>
    </w:p>
  </w:footnote>
  <w:footnote w:type="continuationSeparator" w:id="0">
    <w:p w14:paraId="599ED98D" w14:textId="77777777" w:rsidR="00260970" w:rsidRDefault="00260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1285F"/>
    <w:rsid w:val="00012898"/>
    <w:rsid w:val="00022E4A"/>
    <w:rsid w:val="00023765"/>
    <w:rsid w:val="0002404C"/>
    <w:rsid w:val="000359F5"/>
    <w:rsid w:val="0004623E"/>
    <w:rsid w:val="00047B98"/>
    <w:rsid w:val="00062051"/>
    <w:rsid w:val="00071AB8"/>
    <w:rsid w:val="00083E14"/>
    <w:rsid w:val="00087496"/>
    <w:rsid w:val="000875E2"/>
    <w:rsid w:val="00095516"/>
    <w:rsid w:val="00096A2E"/>
    <w:rsid w:val="000A0386"/>
    <w:rsid w:val="000A6394"/>
    <w:rsid w:val="000B38CE"/>
    <w:rsid w:val="000B6E49"/>
    <w:rsid w:val="000B7FED"/>
    <w:rsid w:val="000C038A"/>
    <w:rsid w:val="000C6598"/>
    <w:rsid w:val="000D44B3"/>
    <w:rsid w:val="000F41D7"/>
    <w:rsid w:val="001021FB"/>
    <w:rsid w:val="001049D7"/>
    <w:rsid w:val="00107087"/>
    <w:rsid w:val="00114F62"/>
    <w:rsid w:val="001235AC"/>
    <w:rsid w:val="00137276"/>
    <w:rsid w:val="00145D43"/>
    <w:rsid w:val="00150FE6"/>
    <w:rsid w:val="00164E71"/>
    <w:rsid w:val="001652AF"/>
    <w:rsid w:val="00192C46"/>
    <w:rsid w:val="001A08B3"/>
    <w:rsid w:val="001A7B60"/>
    <w:rsid w:val="001B1102"/>
    <w:rsid w:val="001B24E5"/>
    <w:rsid w:val="001B52F0"/>
    <w:rsid w:val="001B6B27"/>
    <w:rsid w:val="001B7A65"/>
    <w:rsid w:val="001E323B"/>
    <w:rsid w:val="001E3700"/>
    <w:rsid w:val="001E41F3"/>
    <w:rsid w:val="00230A65"/>
    <w:rsid w:val="0023260C"/>
    <w:rsid w:val="00233741"/>
    <w:rsid w:val="002579D2"/>
    <w:rsid w:val="0026004D"/>
    <w:rsid w:val="00260970"/>
    <w:rsid w:val="002640DD"/>
    <w:rsid w:val="00267746"/>
    <w:rsid w:val="0027171F"/>
    <w:rsid w:val="00275D12"/>
    <w:rsid w:val="00284FEB"/>
    <w:rsid w:val="002860C4"/>
    <w:rsid w:val="002935E7"/>
    <w:rsid w:val="002A4E83"/>
    <w:rsid w:val="002B3E81"/>
    <w:rsid w:val="002B5741"/>
    <w:rsid w:val="002B5E2D"/>
    <w:rsid w:val="002C7275"/>
    <w:rsid w:val="002D2571"/>
    <w:rsid w:val="002E313A"/>
    <w:rsid w:val="002E472E"/>
    <w:rsid w:val="002E4796"/>
    <w:rsid w:val="002F19F3"/>
    <w:rsid w:val="00304FE1"/>
    <w:rsid w:val="00305409"/>
    <w:rsid w:val="00330DC3"/>
    <w:rsid w:val="00333A98"/>
    <w:rsid w:val="0033585D"/>
    <w:rsid w:val="00337C9B"/>
    <w:rsid w:val="003557D1"/>
    <w:rsid w:val="003609EF"/>
    <w:rsid w:val="0036231A"/>
    <w:rsid w:val="00373F86"/>
    <w:rsid w:val="00374DD4"/>
    <w:rsid w:val="0037684C"/>
    <w:rsid w:val="0039612A"/>
    <w:rsid w:val="003B163B"/>
    <w:rsid w:val="003D1968"/>
    <w:rsid w:val="003E1A36"/>
    <w:rsid w:val="003F197E"/>
    <w:rsid w:val="003F2EC2"/>
    <w:rsid w:val="00407970"/>
    <w:rsid w:val="00410371"/>
    <w:rsid w:val="00411BB3"/>
    <w:rsid w:val="00412DB6"/>
    <w:rsid w:val="004210BF"/>
    <w:rsid w:val="004242F1"/>
    <w:rsid w:val="00425BCC"/>
    <w:rsid w:val="004360BC"/>
    <w:rsid w:val="00444278"/>
    <w:rsid w:val="00450E80"/>
    <w:rsid w:val="00452E07"/>
    <w:rsid w:val="00467418"/>
    <w:rsid w:val="00480375"/>
    <w:rsid w:val="0048159C"/>
    <w:rsid w:val="00482903"/>
    <w:rsid w:val="0048488C"/>
    <w:rsid w:val="00490E48"/>
    <w:rsid w:val="004A1C74"/>
    <w:rsid w:val="004A54E5"/>
    <w:rsid w:val="004B75B7"/>
    <w:rsid w:val="004D6C43"/>
    <w:rsid w:val="004E1488"/>
    <w:rsid w:val="004E3857"/>
    <w:rsid w:val="004F3B74"/>
    <w:rsid w:val="00501D2D"/>
    <w:rsid w:val="00503AF6"/>
    <w:rsid w:val="00507756"/>
    <w:rsid w:val="0051580D"/>
    <w:rsid w:val="005225F6"/>
    <w:rsid w:val="005323C6"/>
    <w:rsid w:val="00542913"/>
    <w:rsid w:val="00547111"/>
    <w:rsid w:val="00562E4F"/>
    <w:rsid w:val="00576A9F"/>
    <w:rsid w:val="00582E1A"/>
    <w:rsid w:val="00592796"/>
    <w:rsid w:val="00592D74"/>
    <w:rsid w:val="005B06CB"/>
    <w:rsid w:val="005C1EFD"/>
    <w:rsid w:val="005C4EEF"/>
    <w:rsid w:val="005C596B"/>
    <w:rsid w:val="005E2C44"/>
    <w:rsid w:val="005E3781"/>
    <w:rsid w:val="005E4304"/>
    <w:rsid w:val="005F22A8"/>
    <w:rsid w:val="005F577A"/>
    <w:rsid w:val="005F707C"/>
    <w:rsid w:val="00607CEC"/>
    <w:rsid w:val="0061249B"/>
    <w:rsid w:val="00616D5E"/>
    <w:rsid w:val="00617D48"/>
    <w:rsid w:val="00621188"/>
    <w:rsid w:val="006255CD"/>
    <w:rsid w:val="006257ED"/>
    <w:rsid w:val="00626191"/>
    <w:rsid w:val="00636D8B"/>
    <w:rsid w:val="00643784"/>
    <w:rsid w:val="006574A7"/>
    <w:rsid w:val="00665C47"/>
    <w:rsid w:val="00665FF0"/>
    <w:rsid w:val="0066647C"/>
    <w:rsid w:val="006929EE"/>
    <w:rsid w:val="00695808"/>
    <w:rsid w:val="006B46FB"/>
    <w:rsid w:val="006C04C8"/>
    <w:rsid w:val="006D7D3C"/>
    <w:rsid w:val="006E21FB"/>
    <w:rsid w:val="006E285C"/>
    <w:rsid w:val="006F0DE7"/>
    <w:rsid w:val="006F248D"/>
    <w:rsid w:val="006F3F3F"/>
    <w:rsid w:val="00714B27"/>
    <w:rsid w:val="007176FF"/>
    <w:rsid w:val="007235B5"/>
    <w:rsid w:val="007403B3"/>
    <w:rsid w:val="00792342"/>
    <w:rsid w:val="00792C49"/>
    <w:rsid w:val="007977A8"/>
    <w:rsid w:val="007A4F16"/>
    <w:rsid w:val="007B27A3"/>
    <w:rsid w:val="007B512A"/>
    <w:rsid w:val="007C2097"/>
    <w:rsid w:val="007C5CA4"/>
    <w:rsid w:val="007D617D"/>
    <w:rsid w:val="007D6A07"/>
    <w:rsid w:val="007E23C4"/>
    <w:rsid w:val="007F048D"/>
    <w:rsid w:val="007F4F6E"/>
    <w:rsid w:val="007F7259"/>
    <w:rsid w:val="008040A8"/>
    <w:rsid w:val="008041D8"/>
    <w:rsid w:val="0080525A"/>
    <w:rsid w:val="00810818"/>
    <w:rsid w:val="008123A9"/>
    <w:rsid w:val="00825C38"/>
    <w:rsid w:val="008279FA"/>
    <w:rsid w:val="0084172E"/>
    <w:rsid w:val="0084229F"/>
    <w:rsid w:val="00851401"/>
    <w:rsid w:val="00852F84"/>
    <w:rsid w:val="00854337"/>
    <w:rsid w:val="008626E7"/>
    <w:rsid w:val="00870E73"/>
    <w:rsid w:val="00870EE7"/>
    <w:rsid w:val="00871E72"/>
    <w:rsid w:val="0087551F"/>
    <w:rsid w:val="00875520"/>
    <w:rsid w:val="008863B9"/>
    <w:rsid w:val="008954CC"/>
    <w:rsid w:val="008A3A72"/>
    <w:rsid w:val="008A45A6"/>
    <w:rsid w:val="008A7F57"/>
    <w:rsid w:val="008B4E53"/>
    <w:rsid w:val="008C39E5"/>
    <w:rsid w:val="008C4138"/>
    <w:rsid w:val="008C60A0"/>
    <w:rsid w:val="008C6E3E"/>
    <w:rsid w:val="008D6320"/>
    <w:rsid w:val="008F314E"/>
    <w:rsid w:val="008F3789"/>
    <w:rsid w:val="008F686C"/>
    <w:rsid w:val="009019CD"/>
    <w:rsid w:val="009148DE"/>
    <w:rsid w:val="00932144"/>
    <w:rsid w:val="00934D97"/>
    <w:rsid w:val="00941E30"/>
    <w:rsid w:val="00955F29"/>
    <w:rsid w:val="00972E4D"/>
    <w:rsid w:val="009744C1"/>
    <w:rsid w:val="009777D9"/>
    <w:rsid w:val="00991B88"/>
    <w:rsid w:val="00992D22"/>
    <w:rsid w:val="00995835"/>
    <w:rsid w:val="009A2EF3"/>
    <w:rsid w:val="009A5753"/>
    <w:rsid w:val="009A579D"/>
    <w:rsid w:val="009C5D77"/>
    <w:rsid w:val="009E12CD"/>
    <w:rsid w:val="009E3297"/>
    <w:rsid w:val="009F734F"/>
    <w:rsid w:val="00A11EBE"/>
    <w:rsid w:val="00A1221D"/>
    <w:rsid w:val="00A1354A"/>
    <w:rsid w:val="00A13FCD"/>
    <w:rsid w:val="00A1762A"/>
    <w:rsid w:val="00A2427F"/>
    <w:rsid w:val="00A246B6"/>
    <w:rsid w:val="00A24937"/>
    <w:rsid w:val="00A311F4"/>
    <w:rsid w:val="00A42720"/>
    <w:rsid w:val="00A47E70"/>
    <w:rsid w:val="00A50CF0"/>
    <w:rsid w:val="00A5320E"/>
    <w:rsid w:val="00A53216"/>
    <w:rsid w:val="00A6108A"/>
    <w:rsid w:val="00A61B4B"/>
    <w:rsid w:val="00A623A3"/>
    <w:rsid w:val="00A64504"/>
    <w:rsid w:val="00A70874"/>
    <w:rsid w:val="00A7423A"/>
    <w:rsid w:val="00A7671C"/>
    <w:rsid w:val="00A9304D"/>
    <w:rsid w:val="00AA2C26"/>
    <w:rsid w:val="00AA2CBC"/>
    <w:rsid w:val="00AB56F4"/>
    <w:rsid w:val="00AC3E84"/>
    <w:rsid w:val="00AC46D5"/>
    <w:rsid w:val="00AC5820"/>
    <w:rsid w:val="00AC65A9"/>
    <w:rsid w:val="00AC6654"/>
    <w:rsid w:val="00AD1CD8"/>
    <w:rsid w:val="00AD3FFA"/>
    <w:rsid w:val="00AD4C69"/>
    <w:rsid w:val="00AD6F8E"/>
    <w:rsid w:val="00AE3A08"/>
    <w:rsid w:val="00AF6406"/>
    <w:rsid w:val="00AF6B22"/>
    <w:rsid w:val="00B06AC0"/>
    <w:rsid w:val="00B14F1B"/>
    <w:rsid w:val="00B15075"/>
    <w:rsid w:val="00B244E1"/>
    <w:rsid w:val="00B258BB"/>
    <w:rsid w:val="00B5548F"/>
    <w:rsid w:val="00B67B97"/>
    <w:rsid w:val="00B7798C"/>
    <w:rsid w:val="00B9568A"/>
    <w:rsid w:val="00B968C8"/>
    <w:rsid w:val="00BA2AD7"/>
    <w:rsid w:val="00BA3EC5"/>
    <w:rsid w:val="00BA51D9"/>
    <w:rsid w:val="00BA7463"/>
    <w:rsid w:val="00BB5DFC"/>
    <w:rsid w:val="00BC4BD1"/>
    <w:rsid w:val="00BD279D"/>
    <w:rsid w:val="00BD6BB8"/>
    <w:rsid w:val="00BE107C"/>
    <w:rsid w:val="00BE7787"/>
    <w:rsid w:val="00BF7C4F"/>
    <w:rsid w:val="00C165B6"/>
    <w:rsid w:val="00C200EB"/>
    <w:rsid w:val="00C26462"/>
    <w:rsid w:val="00C26D8E"/>
    <w:rsid w:val="00C32E53"/>
    <w:rsid w:val="00C425D3"/>
    <w:rsid w:val="00C52178"/>
    <w:rsid w:val="00C54E75"/>
    <w:rsid w:val="00C66BA2"/>
    <w:rsid w:val="00C72DA7"/>
    <w:rsid w:val="00C802A9"/>
    <w:rsid w:val="00C95985"/>
    <w:rsid w:val="00CA5EE1"/>
    <w:rsid w:val="00CA7370"/>
    <w:rsid w:val="00CB2779"/>
    <w:rsid w:val="00CB76DF"/>
    <w:rsid w:val="00CC1CE6"/>
    <w:rsid w:val="00CC32D4"/>
    <w:rsid w:val="00CC5026"/>
    <w:rsid w:val="00CC68D0"/>
    <w:rsid w:val="00CF0CCD"/>
    <w:rsid w:val="00CF46AA"/>
    <w:rsid w:val="00CF5227"/>
    <w:rsid w:val="00D01AE5"/>
    <w:rsid w:val="00D03F9A"/>
    <w:rsid w:val="00D06D51"/>
    <w:rsid w:val="00D24991"/>
    <w:rsid w:val="00D33D15"/>
    <w:rsid w:val="00D40925"/>
    <w:rsid w:val="00D50255"/>
    <w:rsid w:val="00D56361"/>
    <w:rsid w:val="00D66520"/>
    <w:rsid w:val="00D71993"/>
    <w:rsid w:val="00D73D9E"/>
    <w:rsid w:val="00D82763"/>
    <w:rsid w:val="00D94C93"/>
    <w:rsid w:val="00D96FD0"/>
    <w:rsid w:val="00DA776A"/>
    <w:rsid w:val="00DC16A3"/>
    <w:rsid w:val="00DC361E"/>
    <w:rsid w:val="00DD01DD"/>
    <w:rsid w:val="00DD06DB"/>
    <w:rsid w:val="00DE34CF"/>
    <w:rsid w:val="00DE40DC"/>
    <w:rsid w:val="00DE628D"/>
    <w:rsid w:val="00DE7F72"/>
    <w:rsid w:val="00DF2EA0"/>
    <w:rsid w:val="00DF3498"/>
    <w:rsid w:val="00E0021D"/>
    <w:rsid w:val="00E13F3D"/>
    <w:rsid w:val="00E239B0"/>
    <w:rsid w:val="00E34898"/>
    <w:rsid w:val="00E37249"/>
    <w:rsid w:val="00E422CE"/>
    <w:rsid w:val="00E42B9B"/>
    <w:rsid w:val="00E50C16"/>
    <w:rsid w:val="00E6159E"/>
    <w:rsid w:val="00E83649"/>
    <w:rsid w:val="00E93E7B"/>
    <w:rsid w:val="00EB09B7"/>
    <w:rsid w:val="00EB39B2"/>
    <w:rsid w:val="00EC7CBA"/>
    <w:rsid w:val="00ED649F"/>
    <w:rsid w:val="00EE572E"/>
    <w:rsid w:val="00EE7D7C"/>
    <w:rsid w:val="00EF3E37"/>
    <w:rsid w:val="00EF7A15"/>
    <w:rsid w:val="00F1215E"/>
    <w:rsid w:val="00F15A21"/>
    <w:rsid w:val="00F2040A"/>
    <w:rsid w:val="00F25D98"/>
    <w:rsid w:val="00F27FCC"/>
    <w:rsid w:val="00F300FB"/>
    <w:rsid w:val="00F3107A"/>
    <w:rsid w:val="00F31F67"/>
    <w:rsid w:val="00F333CC"/>
    <w:rsid w:val="00F36B69"/>
    <w:rsid w:val="00F53DE2"/>
    <w:rsid w:val="00F718C5"/>
    <w:rsid w:val="00F763A7"/>
    <w:rsid w:val="00F8233A"/>
    <w:rsid w:val="00F871B6"/>
    <w:rsid w:val="00F877BE"/>
    <w:rsid w:val="00F93591"/>
    <w:rsid w:val="00FB6386"/>
    <w:rsid w:val="00FC3D83"/>
    <w:rsid w:val="00FD0A39"/>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A8D9AE07-8C8F-4A6F-BE56-95CDA9C69744}"/>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652</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97</cp:revision>
  <cp:lastPrinted>1899-12-31T23:00:00Z</cp:lastPrinted>
  <dcterms:created xsi:type="dcterms:W3CDTF">2020-12-08T09:50:00Z</dcterms:created>
  <dcterms:modified xsi:type="dcterms:W3CDTF">2021-01-15T13:27:00Z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